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E0C47" w14:textId="4AF1F0CA" w:rsidR="00D20F1F" w:rsidRDefault="00296CB4" w:rsidP="00D20F1F">
      <w:pPr>
        <w:pStyle w:val="Hlavika"/>
      </w:pPr>
      <w:bookmarkStart w:id="0" w:name="_GoBack"/>
      <w:bookmarkEnd w:id="0"/>
      <w:r>
        <w:t xml:space="preserve">      </w:t>
      </w:r>
      <w:r w:rsidRPr="001F31A5">
        <w:rPr>
          <w:noProof/>
          <w:lang w:val="sk-SK" w:eastAsia="sk-SK"/>
        </w:rPr>
        <w:drawing>
          <wp:inline distT="0" distB="0" distL="0" distR="0" wp14:anchorId="20B7895A" wp14:editId="3C1D16AA">
            <wp:extent cx="5759450" cy="534450"/>
            <wp:effectExtent l="0" t="0" r="0" b="0"/>
            <wp:docPr id="3" name="Obrázok 3" descr="C:\Users\skalicka\Pictures\loga PSK\loga PSK_MHSR_EU_horizont_spolufinancovany_21.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kalicka\Pictures\loga PSK\loga PSK_MHSR_EU_horizont_spolufinancovany_21.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FC41" w14:textId="77777777" w:rsidR="00B34F22" w:rsidRDefault="00B34F22" w:rsidP="000E55A1">
      <w:pPr>
        <w:pStyle w:val="Nzov"/>
        <w:rPr>
          <w:sz w:val="24"/>
        </w:rPr>
      </w:pP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0D47D308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 xml:space="preserve">prijímateľa o </w:t>
      </w:r>
      <w:r w:rsidRPr="00D212FF">
        <w:rPr>
          <w:sz w:val="24"/>
          <w:lang w:val="sk-SK"/>
        </w:rPr>
        <w:t>dos</w:t>
      </w:r>
      <w:r w:rsidR="0024315F">
        <w:rPr>
          <w:sz w:val="24"/>
          <w:lang w:val="sk-SK"/>
        </w:rPr>
        <w:t>i</w:t>
      </w:r>
      <w:r w:rsidRPr="00D212FF">
        <w:rPr>
          <w:sz w:val="24"/>
          <w:lang w:val="sk-SK"/>
        </w:rPr>
        <w:t>ah</w:t>
      </w:r>
      <w:r w:rsidR="0024315F">
        <w:rPr>
          <w:sz w:val="24"/>
          <w:lang w:val="sk-SK"/>
        </w:rPr>
        <w:t>nutí</w:t>
      </w:r>
      <w:r w:rsidRPr="00D212FF">
        <w:rPr>
          <w:sz w:val="24"/>
          <w:lang w:val="sk-SK"/>
        </w:rPr>
        <w:t xml:space="preserve"> míľnikov (</w:t>
      </w:r>
      <w:proofErr w:type="spellStart"/>
      <w:r w:rsidRPr="00D212FF">
        <w:rPr>
          <w:sz w:val="24"/>
          <w:lang w:val="sk-SK"/>
        </w:rPr>
        <w:t>milestones</w:t>
      </w:r>
      <w:proofErr w:type="spellEnd"/>
      <w:r w:rsidRPr="00D212FF">
        <w:rPr>
          <w:sz w:val="24"/>
          <w:lang w:val="sk-SK"/>
        </w:rPr>
        <w:t>)</w:t>
      </w:r>
      <w:r w:rsidR="003E3B78">
        <w:rPr>
          <w:sz w:val="24"/>
          <w:lang w:val="sk-SK"/>
        </w:rPr>
        <w:t xml:space="preserve"> </w:t>
      </w:r>
      <w:r w:rsidR="0024315F">
        <w:rPr>
          <w:sz w:val="24"/>
          <w:lang w:val="sk-SK"/>
        </w:rPr>
        <w:t xml:space="preserve">projektu </w:t>
      </w:r>
      <w:r w:rsidR="003E3B78">
        <w:rPr>
          <w:sz w:val="24"/>
          <w:lang w:val="sk-SK"/>
        </w:rPr>
        <w:t xml:space="preserve">a/alebo </w:t>
      </w:r>
      <w:r w:rsidR="00E57465">
        <w:rPr>
          <w:sz w:val="24"/>
          <w:lang w:val="sk-SK"/>
        </w:rPr>
        <w:t xml:space="preserve">doplňujúcich medzistupňov jednotlivých </w:t>
      </w:r>
      <w:proofErr w:type="spellStart"/>
      <w:r w:rsidR="00E57465">
        <w:rPr>
          <w:sz w:val="24"/>
          <w:lang w:val="sk-SK"/>
        </w:rPr>
        <w:t>podaktivít</w:t>
      </w:r>
      <w:proofErr w:type="spellEnd"/>
      <w:r w:rsidR="00E57465">
        <w:rPr>
          <w:sz w:val="24"/>
          <w:lang w:val="sk-SK"/>
        </w:rPr>
        <w:t xml:space="preserve"> projektu (ak relevantné) </w:t>
      </w:r>
      <w:r w:rsidR="0024315F">
        <w:rPr>
          <w:sz w:val="24"/>
          <w:lang w:val="sk-SK"/>
        </w:rPr>
        <w:t xml:space="preserve">v rámci </w:t>
      </w:r>
      <w:r>
        <w:rPr>
          <w:sz w:val="24"/>
          <w:lang w:val="sk-SK"/>
        </w:rPr>
        <w:t>projektu</w:t>
      </w:r>
      <w:r w:rsidRPr="00D212FF">
        <w:rPr>
          <w:sz w:val="24"/>
          <w:lang w:val="sk-SK"/>
        </w:rPr>
        <w:t xml:space="preserve">, </w:t>
      </w:r>
      <w:r w:rsidR="008864C3" w:rsidRPr="008864C3">
        <w:rPr>
          <w:sz w:val="24"/>
          <w:lang w:val="sk-SK"/>
        </w:rPr>
        <w:t xml:space="preserve">ktorý je súčasťou významného projektu spoločného európskeho záujmu (IPCEI) </w:t>
      </w:r>
      <w:r w:rsidR="00296CB4" w:rsidRPr="00DC7F84">
        <w:rPr>
          <w:sz w:val="24"/>
          <w:lang w:val="sk-SK"/>
        </w:rPr>
        <w:t xml:space="preserve">s názvom </w:t>
      </w:r>
      <w:proofErr w:type="spellStart"/>
      <w:r w:rsidR="00296CB4" w:rsidRPr="00B82D85">
        <w:rPr>
          <w:i/>
          <w:sz w:val="24"/>
          <w:lang w:val="sk-SK"/>
        </w:rPr>
        <w:t>European</w:t>
      </w:r>
      <w:proofErr w:type="spellEnd"/>
      <w:r w:rsidR="00296CB4" w:rsidRPr="00B82D85">
        <w:rPr>
          <w:i/>
          <w:sz w:val="24"/>
          <w:lang w:val="sk-SK"/>
        </w:rPr>
        <w:t xml:space="preserve"> </w:t>
      </w:r>
      <w:proofErr w:type="spellStart"/>
      <w:r w:rsidR="00296CB4" w:rsidRPr="00B82D85">
        <w:rPr>
          <w:i/>
          <w:sz w:val="24"/>
          <w:lang w:val="sk-SK"/>
        </w:rPr>
        <w:t>Battery</w:t>
      </w:r>
      <w:proofErr w:type="spellEnd"/>
      <w:r w:rsidR="00296CB4" w:rsidRPr="00B82D85">
        <w:rPr>
          <w:i/>
          <w:sz w:val="24"/>
          <w:lang w:val="sk-SK"/>
        </w:rPr>
        <w:t xml:space="preserve"> </w:t>
      </w:r>
      <w:proofErr w:type="spellStart"/>
      <w:r w:rsidR="00296CB4" w:rsidRPr="00B82D85">
        <w:rPr>
          <w:i/>
          <w:sz w:val="24"/>
          <w:lang w:val="sk-SK"/>
        </w:rPr>
        <w:t>Innovatio</w:t>
      </w:r>
      <w:r w:rsidR="00296CB4">
        <w:rPr>
          <w:i/>
          <w:sz w:val="24"/>
          <w:lang w:val="sk-SK"/>
        </w:rPr>
        <w:t>n</w:t>
      </w:r>
      <w:proofErr w:type="spellEnd"/>
      <w:r w:rsidR="00085FCC">
        <w:rPr>
          <w:i/>
          <w:sz w:val="24"/>
          <w:lang w:val="sk-SK"/>
        </w:rPr>
        <w:t xml:space="preserve"> – </w:t>
      </w:r>
      <w:r w:rsidR="00085FCC" w:rsidRPr="00085FCC">
        <w:rPr>
          <w:sz w:val="24"/>
          <w:lang w:val="sk-SK"/>
        </w:rPr>
        <w:t>2. fáza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754DC9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746C8ABC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 a projektu</w:t>
            </w:r>
          </w:p>
        </w:tc>
      </w:tr>
      <w:tr w:rsidR="00817001" w:rsidRPr="00095574" w14:paraId="31A6CC6B" w14:textId="77777777" w:rsidTr="00754DC9">
        <w:tc>
          <w:tcPr>
            <w:tcW w:w="46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754DC9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0ABEA054" w14:textId="77777777" w:rsidTr="00754DC9">
        <w:tc>
          <w:tcPr>
            <w:tcW w:w="9351" w:type="dxa"/>
            <w:gridSpan w:val="2"/>
            <w:shd w:val="clear" w:color="auto" w:fill="D9D9D9" w:themeFill="background1" w:themeFillShade="D9"/>
          </w:tcPr>
          <w:p w14:paraId="424C78AF" w14:textId="59F25025" w:rsidR="00B00820" w:rsidRPr="00391C44" w:rsidRDefault="00D16438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Kód</w:t>
            </w:r>
            <w:r w:rsidR="00B00820" w:rsidRPr="00391C44">
              <w:rPr>
                <w:sz w:val="16"/>
                <w:szCs w:val="16"/>
                <w:lang w:val="sk-SK"/>
              </w:rPr>
              <w:t xml:space="preserve"> projektu</w:t>
            </w:r>
          </w:p>
        </w:tc>
      </w:tr>
      <w:tr w:rsidR="00B00820" w:rsidRPr="00095574" w14:paraId="5A1106A9" w14:textId="77777777" w:rsidTr="00355393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6652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355393" w:rsidRPr="00095574" w14:paraId="38AA4254" w14:textId="77777777" w:rsidTr="00355393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6ABB90" w14:textId="4BA52317" w:rsidR="00355393" w:rsidRDefault="00355393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 xml:space="preserve">Prijímateľ predkladá hlásenie o dosiahnutí </w:t>
            </w:r>
          </w:p>
        </w:tc>
      </w:tr>
      <w:tr w:rsidR="00355393" w:rsidRPr="00095574" w14:paraId="325CC67E" w14:textId="77777777" w:rsidTr="00754DC9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sdt>
            <w:sdtPr>
              <w:rPr>
                <w:sz w:val="16"/>
                <w:szCs w:val="16"/>
                <w:lang w:val="sk-SK"/>
              </w:rPr>
              <w:id w:val="1059358960"/>
              <w:placeholder>
                <w:docPart w:val="E6001A6183714969B62488F6F2238209"/>
              </w:placeholder>
              <w:showingPlcHdr/>
              <w:comboBox>
                <w:listItem w:value="Vyberte položku."/>
                <w:listItem w:displayText="míľnika (milestone) projektu" w:value="míľnika (milestone) projektu"/>
                <w:listItem w:displayText="doplňujúceho medzistupňa jednotlivých podaktivít projektu" w:value="doplňujúceho medzistupňa jednotlivých podaktivít projektu"/>
              </w:comboBox>
            </w:sdtPr>
            <w:sdtEndPr/>
            <w:sdtContent>
              <w:p w14:paraId="3645E486" w14:textId="3AD57099" w:rsidR="00355393" w:rsidRDefault="00355393" w:rsidP="00D16438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355393" w:rsidRPr="00095574" w14:paraId="627E5757" w14:textId="77777777" w:rsidTr="00754DC9">
        <w:trPr>
          <w:trHeight w:val="452"/>
        </w:trPr>
        <w:tc>
          <w:tcPr>
            <w:tcW w:w="93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968F0A" w14:textId="77777777" w:rsidR="00E606E8" w:rsidRPr="00E606E8" w:rsidRDefault="00E606E8" w:rsidP="00355393">
            <w:pPr>
              <w:widowControl/>
              <w:spacing w:line="240" w:lineRule="auto"/>
              <w:jc w:val="left"/>
              <w:rPr>
                <w:szCs w:val="20"/>
                <w:lang w:val="sk-SK"/>
              </w:rPr>
            </w:pPr>
          </w:p>
          <w:p w14:paraId="682B5C3C" w14:textId="5A48F674" w:rsidR="00E606E8" w:rsidRDefault="00E606E8" w:rsidP="00355393">
            <w:pPr>
              <w:widowControl/>
              <w:spacing w:line="240" w:lineRule="auto"/>
              <w:jc w:val="left"/>
              <w:rPr>
                <w:sz w:val="16"/>
                <w:szCs w:val="16"/>
                <w:lang w:val="sk-SK"/>
              </w:rPr>
            </w:pPr>
          </w:p>
        </w:tc>
      </w:tr>
      <w:tr w:rsidR="00355393" w:rsidRPr="00A923AF" w14:paraId="52DAC819" w14:textId="77777777" w:rsidTr="0073049D">
        <w:trPr>
          <w:trHeight w:val="228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23E993E0" w14:textId="5D6533CB" w:rsidR="00355393" w:rsidRPr="00391C44" w:rsidRDefault="00355393" w:rsidP="00355393">
            <w:pPr>
              <w:ind w:left="313" w:hanging="313"/>
              <w:jc w:val="left"/>
              <w:rPr>
                <w:rFonts w:ascii="Arial Narrow" w:hAnsi="Arial Narrow"/>
                <w:b/>
                <w:szCs w:val="20"/>
                <w:lang w:val="sk-SK"/>
              </w:rPr>
            </w:pPr>
            <w:r>
              <w:rPr>
                <w:b/>
                <w:color w:val="FFFFFF" w:themeColor="background1"/>
                <w:sz w:val="22"/>
                <w:lang w:val="sk-SK"/>
              </w:rPr>
              <w:t>2. P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 xml:space="preserve">opis </w:t>
            </w:r>
            <w:r>
              <w:rPr>
                <w:b/>
                <w:color w:val="FFFFFF" w:themeColor="background1"/>
                <w:sz w:val="22"/>
                <w:lang w:val="sk-SK"/>
              </w:rPr>
              <w:t>dosiahnutia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 xml:space="preserve"> míľnik</w:t>
            </w:r>
            <w:r>
              <w:rPr>
                <w:b/>
                <w:color w:val="FFFFFF" w:themeColor="background1"/>
                <w:sz w:val="22"/>
                <w:lang w:val="sk-SK"/>
              </w:rPr>
              <w:t>a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 xml:space="preserve"> (</w:t>
            </w:r>
            <w:proofErr w:type="spellStart"/>
            <w:r w:rsidRPr="00A95CA3">
              <w:rPr>
                <w:b/>
                <w:color w:val="FFFFFF" w:themeColor="background1"/>
                <w:sz w:val="22"/>
                <w:lang w:val="sk-SK"/>
              </w:rPr>
              <w:t>milestone</w:t>
            </w:r>
            <w:proofErr w:type="spellEnd"/>
            <w:r w:rsidRPr="00A95CA3">
              <w:rPr>
                <w:b/>
                <w:color w:val="FFFFFF" w:themeColor="background1"/>
                <w:sz w:val="22"/>
                <w:lang w:val="sk-SK"/>
              </w:rPr>
              <w:t>) projektu</w:t>
            </w:r>
            <w:r>
              <w:rPr>
                <w:b/>
                <w:color w:val="FFFFFF" w:themeColor="background1"/>
                <w:sz w:val="22"/>
                <w:lang w:val="sk-SK"/>
              </w:rPr>
              <w:t xml:space="preserve"> alebo </w:t>
            </w:r>
            <w:r w:rsidRPr="00037FDF">
              <w:rPr>
                <w:b/>
                <w:color w:val="FFFFFF" w:themeColor="background1"/>
                <w:sz w:val="22"/>
                <w:lang w:val="sk-SK"/>
              </w:rPr>
              <w:t>doplňujúc</w:t>
            </w:r>
            <w:r>
              <w:rPr>
                <w:b/>
                <w:color w:val="FFFFFF" w:themeColor="background1"/>
                <w:sz w:val="22"/>
                <w:lang w:val="sk-SK"/>
              </w:rPr>
              <w:t xml:space="preserve">eho </w:t>
            </w:r>
            <w:r w:rsidRPr="00037FDF">
              <w:rPr>
                <w:b/>
                <w:color w:val="FFFFFF" w:themeColor="background1"/>
                <w:sz w:val="22"/>
                <w:lang w:val="sk-SK"/>
              </w:rPr>
              <w:t>medzistupň</w:t>
            </w:r>
            <w:r>
              <w:rPr>
                <w:b/>
                <w:color w:val="FFFFFF" w:themeColor="background1"/>
                <w:sz w:val="22"/>
                <w:lang w:val="sk-SK"/>
              </w:rPr>
              <w:t>a</w:t>
            </w:r>
            <w:r w:rsidRPr="00037FDF">
              <w:rPr>
                <w:b/>
                <w:color w:val="FFFFFF" w:themeColor="background1"/>
                <w:sz w:val="22"/>
                <w:lang w:val="sk-SK"/>
              </w:rPr>
              <w:t xml:space="preserve"> </w:t>
            </w:r>
            <w:r>
              <w:rPr>
                <w:b/>
                <w:color w:val="FFFFFF" w:themeColor="background1"/>
                <w:sz w:val="22"/>
                <w:lang w:val="sk-SK"/>
              </w:rPr>
              <w:t xml:space="preserve">  </w:t>
            </w:r>
            <w:r w:rsidRPr="00037FDF">
              <w:rPr>
                <w:b/>
                <w:color w:val="FFFFFF" w:themeColor="background1"/>
                <w:sz w:val="22"/>
                <w:lang w:val="sk-SK"/>
              </w:rPr>
              <w:t xml:space="preserve">jednotlivých </w:t>
            </w:r>
            <w:proofErr w:type="spellStart"/>
            <w:r w:rsidRPr="00037FDF">
              <w:rPr>
                <w:b/>
                <w:color w:val="FFFFFF" w:themeColor="background1"/>
                <w:sz w:val="22"/>
                <w:lang w:val="sk-SK"/>
              </w:rPr>
              <w:t>poda</w:t>
            </w:r>
            <w:r>
              <w:rPr>
                <w:b/>
                <w:color w:val="FFFFFF" w:themeColor="background1"/>
                <w:sz w:val="22"/>
                <w:lang w:val="sk-SK"/>
              </w:rPr>
              <w:t>ktivít</w:t>
            </w:r>
            <w:proofErr w:type="spellEnd"/>
            <w:r>
              <w:rPr>
                <w:b/>
                <w:color w:val="FFFFFF" w:themeColor="background1"/>
                <w:sz w:val="22"/>
                <w:lang w:val="sk-SK"/>
              </w:rPr>
              <w:t xml:space="preserve"> projektu</w:t>
            </w:r>
          </w:p>
        </w:tc>
      </w:tr>
      <w:tr w:rsidR="00355393" w:rsidRPr="00A923AF" w14:paraId="016143CA" w14:textId="77777777" w:rsidTr="0073049D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CA2103" w14:textId="1B117C7F" w:rsidR="00355393" w:rsidRDefault="000175EE" w:rsidP="000175EE">
            <w:pPr>
              <w:ind w:left="29" w:hanging="29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Poradové číslo a n</w:t>
            </w:r>
            <w:r w:rsidR="00355393">
              <w:rPr>
                <w:sz w:val="16"/>
                <w:szCs w:val="16"/>
                <w:lang w:val="sk-SK"/>
              </w:rPr>
              <w:t xml:space="preserve">ázov míľnika </w:t>
            </w:r>
            <w:r w:rsidR="00355393"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="00355393"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="00355393" w:rsidRPr="00E52453">
              <w:rPr>
                <w:sz w:val="16"/>
                <w:szCs w:val="16"/>
                <w:lang w:val="sk-SK"/>
              </w:rPr>
              <w:t>)</w:t>
            </w:r>
            <w:r w:rsidR="00355393">
              <w:rPr>
                <w:sz w:val="16"/>
                <w:szCs w:val="16"/>
                <w:lang w:val="sk-SK"/>
              </w:rPr>
              <w:t xml:space="preserve"> </w:t>
            </w:r>
            <w:r w:rsidR="00AC3D82">
              <w:rPr>
                <w:sz w:val="16"/>
                <w:szCs w:val="16"/>
                <w:lang w:val="sk-SK"/>
              </w:rPr>
              <w:t xml:space="preserve">projektu </w:t>
            </w:r>
            <w:r w:rsidR="00355393" w:rsidRPr="00EF507F">
              <w:rPr>
                <w:sz w:val="16"/>
                <w:szCs w:val="16"/>
                <w:lang w:val="sk-SK"/>
              </w:rPr>
              <w:t>alebo doplňujúc</w:t>
            </w:r>
            <w:r w:rsidR="00355393">
              <w:rPr>
                <w:sz w:val="16"/>
                <w:szCs w:val="16"/>
                <w:lang w:val="sk-SK"/>
              </w:rPr>
              <w:t>eho</w:t>
            </w:r>
            <w:r w:rsidR="00355393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355393">
              <w:rPr>
                <w:sz w:val="16"/>
                <w:szCs w:val="16"/>
                <w:lang w:val="sk-SK"/>
              </w:rPr>
              <w:t>a</w:t>
            </w:r>
            <w:r w:rsidR="00355393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355393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355393" w:rsidRPr="00EF507F">
              <w:rPr>
                <w:sz w:val="16"/>
                <w:szCs w:val="16"/>
                <w:lang w:val="sk-SK"/>
              </w:rPr>
              <w:t xml:space="preserve"> projektu</w:t>
            </w:r>
          </w:p>
        </w:tc>
      </w:tr>
      <w:tr w:rsidR="00355393" w:rsidRPr="00A923AF" w14:paraId="3036EEB4" w14:textId="77777777" w:rsidTr="0073049D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AFE97" w14:textId="77777777" w:rsidR="00355393" w:rsidRDefault="00355393" w:rsidP="00355393">
            <w:pPr>
              <w:ind w:left="29" w:hanging="29"/>
              <w:rPr>
                <w:sz w:val="16"/>
                <w:szCs w:val="16"/>
                <w:lang w:val="sk-SK"/>
              </w:rPr>
            </w:pPr>
          </w:p>
          <w:p w14:paraId="31875790" w14:textId="4CD7EC24" w:rsidR="00355393" w:rsidRPr="00E52453" w:rsidRDefault="00355393" w:rsidP="00355393">
            <w:pPr>
              <w:ind w:left="29" w:hanging="29"/>
              <w:rPr>
                <w:sz w:val="16"/>
                <w:szCs w:val="16"/>
                <w:lang w:val="sk-SK"/>
              </w:rPr>
            </w:pPr>
          </w:p>
        </w:tc>
      </w:tr>
      <w:tr w:rsidR="00355393" w:rsidRPr="00A923AF" w14:paraId="7EF93836" w14:textId="77777777" w:rsidTr="0073049D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436EA9" w14:textId="793057B1" w:rsidR="00355393" w:rsidRPr="00E52453" w:rsidRDefault="00355393" w:rsidP="00355393">
            <w:pPr>
              <w:ind w:left="29" w:hanging="29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 xml:space="preserve">Termín dosiahnutia míľnika </w:t>
            </w:r>
            <w:r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="00AC3D82">
              <w:rPr>
                <w:sz w:val="16"/>
                <w:szCs w:val="16"/>
                <w:lang w:val="sk-SK"/>
              </w:rPr>
              <w:t xml:space="preserve">projektu </w:t>
            </w:r>
            <w:r w:rsidR="00AC3D82" w:rsidRPr="00EF507F">
              <w:rPr>
                <w:sz w:val="16"/>
                <w:szCs w:val="16"/>
                <w:lang w:val="sk-SK"/>
              </w:rPr>
              <w:t>alebo doplňujúc</w:t>
            </w:r>
            <w:r w:rsidR="00AC3D82">
              <w:rPr>
                <w:sz w:val="16"/>
                <w:szCs w:val="16"/>
                <w:lang w:val="sk-SK"/>
              </w:rPr>
              <w:t>eho</w:t>
            </w:r>
            <w:r w:rsidR="00AC3D82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AC3D82">
              <w:rPr>
                <w:sz w:val="16"/>
                <w:szCs w:val="16"/>
                <w:lang w:val="sk-SK"/>
              </w:rPr>
              <w:t>a</w:t>
            </w:r>
            <w:r w:rsidR="00AC3D82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AC3D82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AC3D82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AC3D82">
              <w:rPr>
                <w:sz w:val="16"/>
                <w:szCs w:val="16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podľa schváleného projektu</w:t>
            </w:r>
            <w:r w:rsidR="00AC3D82"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  <w:r>
              <w:rPr>
                <w:sz w:val="16"/>
                <w:szCs w:val="16"/>
                <w:lang w:val="sk-SK"/>
              </w:rPr>
              <w:t xml:space="preserve"> resp. podľa schválenej žiadosti o vykonanie zmeny projektu, ktorou dochádza k zmene termínu dosiahnutia príslušného míľnika </w:t>
            </w:r>
            <w:r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="00AC3D82">
              <w:rPr>
                <w:sz w:val="16"/>
                <w:szCs w:val="16"/>
                <w:lang w:val="sk-SK"/>
              </w:rPr>
              <w:t xml:space="preserve">projektu </w:t>
            </w:r>
            <w:r w:rsidR="00AC3D82" w:rsidRPr="00EF507F">
              <w:rPr>
                <w:sz w:val="16"/>
                <w:szCs w:val="16"/>
                <w:lang w:val="sk-SK"/>
              </w:rPr>
              <w:t>alebo doplňujúc</w:t>
            </w:r>
            <w:r w:rsidR="00AC3D82">
              <w:rPr>
                <w:sz w:val="16"/>
                <w:szCs w:val="16"/>
                <w:lang w:val="sk-SK"/>
              </w:rPr>
              <w:t>eho</w:t>
            </w:r>
            <w:r w:rsidR="00AC3D82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AC3D82">
              <w:rPr>
                <w:sz w:val="16"/>
                <w:szCs w:val="16"/>
                <w:lang w:val="sk-SK"/>
              </w:rPr>
              <w:t>a</w:t>
            </w:r>
            <w:r w:rsidR="00AC3D82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AC3D82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AC3D82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AC3D82">
              <w:rPr>
                <w:sz w:val="16"/>
                <w:szCs w:val="16"/>
                <w:lang w:val="sk-SK"/>
              </w:rPr>
              <w:t xml:space="preserve"> </w:t>
            </w:r>
            <w:r>
              <w:rPr>
                <w:sz w:val="16"/>
                <w:szCs w:val="16"/>
                <w:lang w:val="sk-SK"/>
              </w:rPr>
              <w:t>stanoveného v schválenom projekte</w:t>
            </w:r>
          </w:p>
        </w:tc>
      </w:tr>
      <w:tr w:rsidR="00355393" w:rsidRPr="00A923AF" w14:paraId="4108029C" w14:textId="77777777" w:rsidTr="0073049D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0E9BC" w14:textId="77777777" w:rsidR="00355393" w:rsidRDefault="00355393" w:rsidP="00355393">
            <w:pPr>
              <w:ind w:left="29" w:hanging="29"/>
              <w:rPr>
                <w:sz w:val="16"/>
                <w:szCs w:val="16"/>
                <w:lang w:val="sk-SK"/>
              </w:rPr>
            </w:pPr>
          </w:p>
          <w:p w14:paraId="12542479" w14:textId="62B30698" w:rsidR="00355393" w:rsidRPr="00E52453" w:rsidRDefault="00355393" w:rsidP="00355393">
            <w:pPr>
              <w:ind w:left="29" w:hanging="29"/>
              <w:rPr>
                <w:sz w:val="16"/>
                <w:szCs w:val="16"/>
                <w:lang w:val="sk-SK"/>
              </w:rPr>
            </w:pPr>
          </w:p>
        </w:tc>
      </w:tr>
      <w:tr w:rsidR="00355393" w:rsidRPr="00A923AF" w14:paraId="3B9CD0A0" w14:textId="77777777" w:rsidTr="00754DC9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373945" w14:textId="7DFD3EC1" w:rsidR="00355393" w:rsidRPr="00E52453" w:rsidRDefault="00355393" w:rsidP="00C13ED2">
            <w:pPr>
              <w:ind w:left="29" w:hanging="29"/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 </w:t>
            </w:r>
            <w:r w:rsidR="00AC3D82">
              <w:rPr>
                <w:sz w:val="16"/>
                <w:szCs w:val="16"/>
                <w:lang w:val="sk-SK"/>
              </w:rPr>
              <w:t>príslušný</w:t>
            </w:r>
            <w:r>
              <w:rPr>
                <w:sz w:val="16"/>
                <w:szCs w:val="16"/>
                <w:lang w:val="sk-SK"/>
              </w:rPr>
              <w:t xml:space="preserve"> míľnik </w:t>
            </w:r>
            <w:r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="00AC3D82">
              <w:rPr>
                <w:sz w:val="16"/>
                <w:szCs w:val="16"/>
                <w:lang w:val="sk-SK"/>
              </w:rPr>
              <w:t xml:space="preserve">projektu </w:t>
            </w:r>
            <w:r w:rsidR="00AC3D82" w:rsidRPr="00EF507F">
              <w:rPr>
                <w:sz w:val="16"/>
                <w:szCs w:val="16"/>
                <w:lang w:val="sk-SK"/>
              </w:rPr>
              <w:t>alebo doplňujúc</w:t>
            </w:r>
            <w:r w:rsidR="00AC3D82">
              <w:rPr>
                <w:sz w:val="16"/>
                <w:szCs w:val="16"/>
                <w:lang w:val="sk-SK"/>
              </w:rPr>
              <w:t>i</w:t>
            </w:r>
            <w:r w:rsidR="00AC3D82" w:rsidRPr="00EF507F">
              <w:rPr>
                <w:sz w:val="16"/>
                <w:szCs w:val="16"/>
                <w:lang w:val="sk-SK"/>
              </w:rPr>
              <w:t xml:space="preserve"> medzistup</w:t>
            </w:r>
            <w:r w:rsidR="00AC3D82">
              <w:rPr>
                <w:sz w:val="16"/>
                <w:szCs w:val="16"/>
                <w:lang w:val="sk-SK"/>
              </w:rPr>
              <w:t>e</w:t>
            </w:r>
            <w:r w:rsidR="00AC3D82" w:rsidRPr="00EF507F">
              <w:rPr>
                <w:sz w:val="16"/>
                <w:szCs w:val="16"/>
                <w:lang w:val="sk-SK"/>
              </w:rPr>
              <w:t xml:space="preserve">ň jednotlivých </w:t>
            </w:r>
            <w:proofErr w:type="spellStart"/>
            <w:r w:rsidR="00AC3D82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AC3D82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AC3D82"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dosiahnut</w:t>
            </w:r>
            <w:r>
              <w:rPr>
                <w:sz w:val="16"/>
                <w:szCs w:val="16"/>
                <w:lang w:val="sk-SK"/>
              </w:rPr>
              <w:t>ý</w:t>
            </w:r>
            <w:r w:rsidRPr="00E52453">
              <w:rPr>
                <w:sz w:val="16"/>
                <w:szCs w:val="16"/>
                <w:lang w:val="sk-SK"/>
              </w:rPr>
              <w:t xml:space="preserve"> v termíne </w:t>
            </w:r>
            <w:r w:rsidR="00AC3D82">
              <w:rPr>
                <w:sz w:val="16"/>
                <w:szCs w:val="16"/>
                <w:lang w:val="sk-SK"/>
              </w:rPr>
              <w:t xml:space="preserve">podľa schváleného projektu resp. podľa schválenej žiadosti o vykonanie zmeny projektu, ktorou dochádza k zmene termínu dosiahnutia príslušného míľnika </w:t>
            </w:r>
            <w:r w:rsidR="00AC3D82"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="00AC3D82"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="00AC3D82" w:rsidRPr="00E52453">
              <w:rPr>
                <w:sz w:val="16"/>
                <w:szCs w:val="16"/>
                <w:lang w:val="sk-SK"/>
              </w:rPr>
              <w:t>)</w:t>
            </w:r>
            <w:r w:rsidR="00AC3D82">
              <w:rPr>
                <w:sz w:val="16"/>
                <w:szCs w:val="16"/>
                <w:lang w:val="sk-SK"/>
              </w:rPr>
              <w:t xml:space="preserve"> projektu </w:t>
            </w:r>
            <w:r w:rsidR="00AC3D82" w:rsidRPr="00EF507F">
              <w:rPr>
                <w:sz w:val="16"/>
                <w:szCs w:val="16"/>
                <w:lang w:val="sk-SK"/>
              </w:rPr>
              <w:t>alebo doplňujúc</w:t>
            </w:r>
            <w:r w:rsidR="00AC3D82">
              <w:rPr>
                <w:sz w:val="16"/>
                <w:szCs w:val="16"/>
                <w:lang w:val="sk-SK"/>
              </w:rPr>
              <w:t>eho</w:t>
            </w:r>
            <w:r w:rsidR="00AC3D82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AC3D82">
              <w:rPr>
                <w:sz w:val="16"/>
                <w:szCs w:val="16"/>
                <w:lang w:val="sk-SK"/>
              </w:rPr>
              <w:t>a</w:t>
            </w:r>
            <w:r w:rsidR="00AC3D82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AC3D82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AC3D82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AC3D82">
              <w:rPr>
                <w:sz w:val="16"/>
                <w:szCs w:val="16"/>
                <w:lang w:val="sk-SK"/>
              </w:rPr>
              <w:t xml:space="preserve"> stanoveného v schválenom projekte</w:t>
            </w:r>
            <w:r w:rsidR="002B09BB" w:rsidRPr="002B09BB">
              <w:rPr>
                <w:sz w:val="16"/>
                <w:szCs w:val="16"/>
                <w:vertAlign w:val="superscript"/>
                <w:lang w:val="sk-SK"/>
              </w:rPr>
              <w:t>2</w:t>
            </w:r>
            <w:r w:rsidRPr="00E52453">
              <w:rPr>
                <w:sz w:val="16"/>
                <w:szCs w:val="16"/>
                <w:lang w:val="sk-SK"/>
              </w:rPr>
              <w:t>?</w:t>
            </w:r>
          </w:p>
        </w:tc>
      </w:tr>
      <w:tr w:rsidR="00355393" w:rsidRPr="00A923AF" w14:paraId="30A001C5" w14:textId="77777777" w:rsidTr="00AC3D82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41E005E095534B1E9B179E81ACFEFB41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6EC5AD8E" w14:textId="2CFE550D" w:rsidR="00355393" w:rsidRPr="00391C44" w:rsidRDefault="00355393" w:rsidP="00D54AD6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AC3D82" w:rsidRPr="00A923AF" w14:paraId="1CB53D13" w14:textId="77777777" w:rsidTr="00AC3D82">
        <w:trPr>
          <w:trHeight w:val="111"/>
        </w:trPr>
        <w:tc>
          <w:tcPr>
            <w:tcW w:w="9351" w:type="dxa"/>
            <w:gridSpan w:val="2"/>
            <w:shd w:val="clear" w:color="auto" w:fill="D9D9D9" w:themeFill="background1" w:themeFillShade="D9"/>
          </w:tcPr>
          <w:p w14:paraId="42E66B75" w14:textId="3772D1E7" w:rsidR="00AC3D82" w:rsidRDefault="00AC3D82" w:rsidP="00DE0B65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 </w:t>
            </w:r>
            <w:r>
              <w:rPr>
                <w:sz w:val="16"/>
                <w:szCs w:val="16"/>
                <w:lang w:val="sk-SK"/>
              </w:rPr>
              <w:t xml:space="preserve">príslušný míľnik </w:t>
            </w:r>
            <w:r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</w:t>
            </w:r>
            <w:r>
              <w:rPr>
                <w:sz w:val="16"/>
                <w:szCs w:val="16"/>
                <w:lang w:val="sk-SK"/>
              </w:rPr>
              <w:t xml:space="preserve"> projektu </w:t>
            </w:r>
            <w:r w:rsidRPr="00EF507F">
              <w:rPr>
                <w:sz w:val="16"/>
                <w:szCs w:val="16"/>
                <w:lang w:val="sk-SK"/>
              </w:rPr>
              <w:t>alebo doplňujúc</w:t>
            </w:r>
            <w:r>
              <w:rPr>
                <w:sz w:val="16"/>
                <w:szCs w:val="16"/>
                <w:lang w:val="sk-SK"/>
              </w:rPr>
              <w:t>i</w:t>
            </w:r>
            <w:r w:rsidRPr="00EF507F">
              <w:rPr>
                <w:sz w:val="16"/>
                <w:szCs w:val="16"/>
                <w:lang w:val="sk-SK"/>
              </w:rPr>
              <w:t xml:space="preserve"> medzistup</w:t>
            </w:r>
            <w:r>
              <w:rPr>
                <w:sz w:val="16"/>
                <w:szCs w:val="16"/>
                <w:lang w:val="sk-SK"/>
              </w:rPr>
              <w:t>e</w:t>
            </w:r>
            <w:r w:rsidRPr="00EF507F">
              <w:rPr>
                <w:sz w:val="16"/>
                <w:szCs w:val="16"/>
                <w:lang w:val="sk-SK"/>
              </w:rPr>
              <w:t xml:space="preserve">ň jednotlivých </w:t>
            </w:r>
            <w:proofErr w:type="spellStart"/>
            <w:r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F507F">
              <w:rPr>
                <w:sz w:val="16"/>
                <w:szCs w:val="16"/>
                <w:lang w:val="sk-SK"/>
              </w:rPr>
              <w:t xml:space="preserve"> projektu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dosiahnut</w:t>
            </w:r>
            <w:r>
              <w:rPr>
                <w:sz w:val="16"/>
                <w:szCs w:val="16"/>
                <w:lang w:val="sk-SK"/>
              </w:rPr>
              <w:t>ý</w:t>
            </w:r>
            <w:r w:rsidRPr="00E52453">
              <w:rPr>
                <w:sz w:val="16"/>
                <w:szCs w:val="16"/>
                <w:lang w:val="sk-SK"/>
              </w:rPr>
              <w:t xml:space="preserve"> v</w:t>
            </w:r>
            <w:r w:rsidR="002B09BB">
              <w:rPr>
                <w:sz w:val="16"/>
                <w:szCs w:val="16"/>
                <w:lang w:val="sk-SK"/>
              </w:rPr>
              <w:t xml:space="preserve"> takej </w:t>
            </w:r>
            <w:r w:rsidRPr="00E52453">
              <w:rPr>
                <w:sz w:val="16"/>
                <w:szCs w:val="16"/>
                <w:lang w:val="sk-SK"/>
              </w:rPr>
              <w:t xml:space="preserve">podobe </w:t>
            </w:r>
            <w:r w:rsidR="002B09BB">
              <w:rPr>
                <w:sz w:val="16"/>
                <w:szCs w:val="16"/>
                <w:lang w:val="sk-SK"/>
              </w:rPr>
              <w:t xml:space="preserve">a v takom rozsahu </w:t>
            </w:r>
            <w:r w:rsidRPr="00E52453">
              <w:rPr>
                <w:sz w:val="16"/>
                <w:szCs w:val="16"/>
                <w:lang w:val="sk-SK"/>
              </w:rPr>
              <w:t>v ak</w:t>
            </w:r>
            <w:r w:rsidR="002B09BB">
              <w:rPr>
                <w:sz w:val="16"/>
                <w:szCs w:val="16"/>
                <w:lang w:val="sk-SK"/>
              </w:rPr>
              <w:t>om</w:t>
            </w:r>
            <w:r w:rsidRPr="00E52453">
              <w:rPr>
                <w:sz w:val="16"/>
                <w:szCs w:val="16"/>
                <w:lang w:val="sk-SK"/>
              </w:rPr>
              <w:t xml:space="preserve"> boli stanovené v rámci schváleného projektu</w:t>
            </w:r>
            <w:r w:rsidR="002B09BB">
              <w:rPr>
                <w:sz w:val="16"/>
                <w:szCs w:val="16"/>
                <w:lang w:val="sk-SK"/>
              </w:rPr>
              <w:t>, resp.</w:t>
            </w:r>
            <w:r w:rsidR="002B09BB">
              <w:rPr>
                <w:sz w:val="16"/>
                <w:szCs w:val="16"/>
                <w:vertAlign w:val="superscript"/>
                <w:lang w:val="sk-SK"/>
              </w:rPr>
              <w:t xml:space="preserve"> </w:t>
            </w:r>
            <w:r w:rsidR="00DE0B65">
              <w:rPr>
                <w:sz w:val="16"/>
                <w:szCs w:val="16"/>
                <w:lang w:val="sk-SK"/>
              </w:rPr>
              <w:t>v rámci</w:t>
            </w:r>
            <w:r w:rsidR="002B09BB">
              <w:rPr>
                <w:sz w:val="16"/>
                <w:szCs w:val="16"/>
                <w:lang w:val="sk-SK"/>
              </w:rPr>
              <w:t xml:space="preserve"> </w:t>
            </w:r>
            <w:r w:rsidR="00DE0B65">
              <w:rPr>
                <w:sz w:val="16"/>
                <w:szCs w:val="16"/>
                <w:lang w:val="sk-SK"/>
              </w:rPr>
              <w:t xml:space="preserve">schválenej žiadosti o vykonanie zmeny projektu, ktorou dochádza k zmene príslušného míľnika </w:t>
            </w:r>
            <w:r w:rsidR="00DE0B65"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="00DE0B65"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="00DE0B65" w:rsidRPr="00E52453">
              <w:rPr>
                <w:sz w:val="16"/>
                <w:szCs w:val="16"/>
                <w:lang w:val="sk-SK"/>
              </w:rPr>
              <w:t>)</w:t>
            </w:r>
            <w:r w:rsidR="00DE0B65">
              <w:rPr>
                <w:sz w:val="16"/>
                <w:szCs w:val="16"/>
                <w:lang w:val="sk-SK"/>
              </w:rPr>
              <w:t xml:space="preserve"> projektu </w:t>
            </w:r>
            <w:r w:rsidR="00DE0B65" w:rsidRPr="00EF507F">
              <w:rPr>
                <w:sz w:val="16"/>
                <w:szCs w:val="16"/>
                <w:lang w:val="sk-SK"/>
              </w:rPr>
              <w:t>alebo doplňujúc</w:t>
            </w:r>
            <w:r w:rsidR="00DE0B65">
              <w:rPr>
                <w:sz w:val="16"/>
                <w:szCs w:val="16"/>
                <w:lang w:val="sk-SK"/>
              </w:rPr>
              <w:t>eho</w:t>
            </w:r>
            <w:r w:rsidR="00DE0B65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DE0B65">
              <w:rPr>
                <w:sz w:val="16"/>
                <w:szCs w:val="16"/>
                <w:lang w:val="sk-SK"/>
              </w:rPr>
              <w:t>a</w:t>
            </w:r>
            <w:r w:rsidR="00DE0B65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DE0B65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DE0B65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DE0B65">
              <w:rPr>
                <w:sz w:val="16"/>
                <w:szCs w:val="16"/>
                <w:lang w:val="sk-SK"/>
              </w:rPr>
              <w:t xml:space="preserve"> stanoveného v schválenom projekte</w:t>
            </w:r>
            <w:r w:rsidR="00DE0B65" w:rsidRPr="002B09BB">
              <w:rPr>
                <w:sz w:val="16"/>
                <w:szCs w:val="16"/>
                <w:vertAlign w:val="superscript"/>
                <w:lang w:val="sk-SK"/>
              </w:rPr>
              <w:t>2</w:t>
            </w:r>
            <w:r w:rsidRPr="00E52453">
              <w:rPr>
                <w:sz w:val="16"/>
                <w:szCs w:val="16"/>
                <w:lang w:val="sk-SK"/>
              </w:rPr>
              <w:t>?</w:t>
            </w:r>
          </w:p>
        </w:tc>
      </w:tr>
      <w:tr w:rsidR="00AC3D82" w:rsidRPr="00A923AF" w14:paraId="4B14B115" w14:textId="77777777" w:rsidTr="00754DC9">
        <w:trPr>
          <w:trHeight w:val="111"/>
        </w:trPr>
        <w:tc>
          <w:tcPr>
            <w:tcW w:w="9351" w:type="dxa"/>
            <w:gridSpan w:val="2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219591331"/>
              <w:placeholder>
                <w:docPart w:val="647B04CF7FFC4A9C9607ADDE6E9ACC25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132D474B" w14:textId="02D291AB" w:rsidR="00AC3D82" w:rsidRDefault="00AC3D82" w:rsidP="00D54AD6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AC3D82" w:rsidRPr="00A923AF" w14:paraId="4E9D0E9C" w14:textId="77777777" w:rsidTr="00754DC9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70ACAD" w14:textId="5E271530" w:rsidR="00AC3D82" w:rsidRPr="00391C44" w:rsidRDefault="00AC3D82" w:rsidP="00DE0B65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</w:t>
            </w:r>
            <w:r w:rsidR="00DE0B65">
              <w:rPr>
                <w:sz w:val="16"/>
                <w:szCs w:val="16"/>
                <w:lang w:val="sk-SK"/>
              </w:rPr>
              <w:t>čo i len jednu z predchádzajúcich dvoch</w:t>
            </w:r>
            <w:r w:rsidRPr="00E52453">
              <w:rPr>
                <w:sz w:val="16"/>
                <w:szCs w:val="16"/>
                <w:lang w:val="sk-SK"/>
              </w:rPr>
              <w:t xml:space="preserve"> otáz</w:t>
            </w:r>
            <w:r w:rsidR="00DE0B65">
              <w:rPr>
                <w:sz w:val="16"/>
                <w:szCs w:val="16"/>
                <w:lang w:val="sk-SK"/>
              </w:rPr>
              <w:t>o</w:t>
            </w:r>
            <w:r w:rsidRPr="00E52453">
              <w:rPr>
                <w:sz w:val="16"/>
                <w:szCs w:val="16"/>
                <w:lang w:val="sk-SK"/>
              </w:rPr>
              <w:t>k je záporná,</w:t>
            </w:r>
            <w:r w:rsidR="00DE0B65">
              <w:rPr>
                <w:sz w:val="16"/>
                <w:szCs w:val="16"/>
                <w:lang w:val="sk-SK"/>
              </w:rPr>
              <w:t xml:space="preserve"> uveďte dôvody, pre ktoré nebol</w:t>
            </w:r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r w:rsidR="00DE0B65">
              <w:rPr>
                <w:sz w:val="16"/>
                <w:szCs w:val="16"/>
                <w:lang w:val="sk-SK"/>
              </w:rPr>
              <w:t xml:space="preserve">príslušný míľnik </w:t>
            </w:r>
            <w:r w:rsidR="00DE0B65"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="00DE0B65"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="00DE0B65" w:rsidRPr="00E52453">
              <w:rPr>
                <w:sz w:val="16"/>
                <w:szCs w:val="16"/>
                <w:lang w:val="sk-SK"/>
              </w:rPr>
              <w:t>)</w:t>
            </w:r>
            <w:r w:rsidR="00DE0B65">
              <w:rPr>
                <w:sz w:val="16"/>
                <w:szCs w:val="16"/>
                <w:lang w:val="sk-SK"/>
              </w:rPr>
              <w:t xml:space="preserve"> projektu </w:t>
            </w:r>
            <w:r w:rsidR="00DE0B65" w:rsidRPr="00EF507F">
              <w:rPr>
                <w:sz w:val="16"/>
                <w:szCs w:val="16"/>
                <w:lang w:val="sk-SK"/>
              </w:rPr>
              <w:t>alebo doplňujúc</w:t>
            </w:r>
            <w:r w:rsidR="00DE0B65">
              <w:rPr>
                <w:sz w:val="16"/>
                <w:szCs w:val="16"/>
                <w:lang w:val="sk-SK"/>
              </w:rPr>
              <w:t>i</w:t>
            </w:r>
            <w:r w:rsidR="00DE0B65" w:rsidRPr="00EF507F">
              <w:rPr>
                <w:sz w:val="16"/>
                <w:szCs w:val="16"/>
                <w:lang w:val="sk-SK"/>
              </w:rPr>
              <w:t xml:space="preserve"> medzistup</w:t>
            </w:r>
            <w:r w:rsidR="00DE0B65">
              <w:rPr>
                <w:sz w:val="16"/>
                <w:szCs w:val="16"/>
                <w:lang w:val="sk-SK"/>
              </w:rPr>
              <w:t>e</w:t>
            </w:r>
            <w:r w:rsidR="00DE0B65" w:rsidRPr="00EF507F">
              <w:rPr>
                <w:sz w:val="16"/>
                <w:szCs w:val="16"/>
                <w:lang w:val="sk-SK"/>
              </w:rPr>
              <w:t xml:space="preserve">ň jednotlivých </w:t>
            </w:r>
            <w:proofErr w:type="spellStart"/>
            <w:r w:rsidR="00DE0B65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DE0B65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DE0B65">
              <w:rPr>
                <w:sz w:val="16"/>
                <w:szCs w:val="16"/>
                <w:lang w:val="sk-SK"/>
              </w:rPr>
              <w:t xml:space="preserve"> </w:t>
            </w:r>
            <w:r w:rsidR="00DE0B65" w:rsidRPr="00E52453">
              <w:rPr>
                <w:sz w:val="16"/>
                <w:szCs w:val="16"/>
                <w:lang w:val="sk-SK"/>
              </w:rPr>
              <w:t>dosiahnut</w:t>
            </w:r>
            <w:r w:rsidR="00DE0B65">
              <w:rPr>
                <w:sz w:val="16"/>
                <w:szCs w:val="16"/>
                <w:lang w:val="sk-SK"/>
              </w:rPr>
              <w:t>ý</w:t>
            </w:r>
            <w:r w:rsidR="00DE0B65" w:rsidRPr="00E52453">
              <w:rPr>
                <w:sz w:val="16"/>
                <w:szCs w:val="16"/>
                <w:lang w:val="sk-SK"/>
              </w:rPr>
              <w:t xml:space="preserve"> v termíne </w:t>
            </w:r>
            <w:r w:rsidR="00DE0B65">
              <w:rPr>
                <w:sz w:val="16"/>
                <w:szCs w:val="16"/>
                <w:lang w:val="sk-SK"/>
              </w:rPr>
              <w:t xml:space="preserve">podľa schváleného projektu resp. podľa schválenej žiadosti o vykonanie zmeny projektu, ktorou dochádza k zmene termínu dosiahnutia príslušného míľnika </w:t>
            </w:r>
            <w:r w:rsidR="00DE0B65"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="00DE0B65"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="00DE0B65" w:rsidRPr="00E52453">
              <w:rPr>
                <w:sz w:val="16"/>
                <w:szCs w:val="16"/>
                <w:lang w:val="sk-SK"/>
              </w:rPr>
              <w:t>)</w:t>
            </w:r>
            <w:r w:rsidR="00DE0B65">
              <w:rPr>
                <w:sz w:val="16"/>
                <w:szCs w:val="16"/>
                <w:lang w:val="sk-SK"/>
              </w:rPr>
              <w:t xml:space="preserve"> projektu </w:t>
            </w:r>
            <w:r w:rsidR="00DE0B65" w:rsidRPr="00EF507F">
              <w:rPr>
                <w:sz w:val="16"/>
                <w:szCs w:val="16"/>
                <w:lang w:val="sk-SK"/>
              </w:rPr>
              <w:t>alebo doplňujúc</w:t>
            </w:r>
            <w:r w:rsidR="00DE0B65">
              <w:rPr>
                <w:sz w:val="16"/>
                <w:szCs w:val="16"/>
                <w:lang w:val="sk-SK"/>
              </w:rPr>
              <w:t>eho</w:t>
            </w:r>
            <w:r w:rsidR="00DE0B65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DE0B65">
              <w:rPr>
                <w:sz w:val="16"/>
                <w:szCs w:val="16"/>
                <w:lang w:val="sk-SK"/>
              </w:rPr>
              <w:t>a</w:t>
            </w:r>
            <w:r w:rsidR="00DE0B65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DE0B65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DE0B65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DE0B65">
              <w:rPr>
                <w:sz w:val="16"/>
                <w:szCs w:val="16"/>
                <w:lang w:val="sk-SK"/>
              </w:rPr>
              <w:t xml:space="preserve"> stanoveného v schválenom projekte a/alebo nebol dosiahnutý</w:t>
            </w:r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r w:rsidR="00DE0B65" w:rsidRPr="00E52453">
              <w:rPr>
                <w:sz w:val="16"/>
                <w:szCs w:val="16"/>
                <w:lang w:val="sk-SK"/>
              </w:rPr>
              <w:t>v</w:t>
            </w:r>
            <w:r w:rsidR="00DE0B65">
              <w:rPr>
                <w:sz w:val="16"/>
                <w:szCs w:val="16"/>
                <w:lang w:val="sk-SK"/>
              </w:rPr>
              <w:t xml:space="preserve"> takej </w:t>
            </w:r>
            <w:r w:rsidR="00DE0B65" w:rsidRPr="00E52453">
              <w:rPr>
                <w:sz w:val="16"/>
                <w:szCs w:val="16"/>
                <w:lang w:val="sk-SK"/>
              </w:rPr>
              <w:t xml:space="preserve">podobe </w:t>
            </w:r>
            <w:r w:rsidR="00DE0B65">
              <w:rPr>
                <w:sz w:val="16"/>
                <w:szCs w:val="16"/>
                <w:lang w:val="sk-SK"/>
              </w:rPr>
              <w:t xml:space="preserve">a v takom rozsahu </w:t>
            </w:r>
            <w:r w:rsidR="00DE0B65" w:rsidRPr="00E52453">
              <w:rPr>
                <w:sz w:val="16"/>
                <w:szCs w:val="16"/>
                <w:lang w:val="sk-SK"/>
              </w:rPr>
              <w:lastRenderedPageBreak/>
              <w:t>v ak</w:t>
            </w:r>
            <w:r w:rsidR="00DE0B65">
              <w:rPr>
                <w:sz w:val="16"/>
                <w:szCs w:val="16"/>
                <w:lang w:val="sk-SK"/>
              </w:rPr>
              <w:t>om</w:t>
            </w:r>
            <w:r w:rsidR="00DE0B65" w:rsidRPr="00E52453">
              <w:rPr>
                <w:sz w:val="16"/>
                <w:szCs w:val="16"/>
                <w:lang w:val="sk-SK"/>
              </w:rPr>
              <w:t xml:space="preserve"> boli stanovené v rámci schváleného projektu</w:t>
            </w:r>
            <w:r w:rsidR="00DE0B65">
              <w:rPr>
                <w:sz w:val="16"/>
                <w:szCs w:val="16"/>
                <w:lang w:val="sk-SK"/>
              </w:rPr>
              <w:t>, resp.</w:t>
            </w:r>
            <w:r w:rsidR="00DE0B65">
              <w:rPr>
                <w:sz w:val="16"/>
                <w:szCs w:val="16"/>
                <w:vertAlign w:val="superscript"/>
                <w:lang w:val="sk-SK"/>
              </w:rPr>
              <w:t xml:space="preserve"> </w:t>
            </w:r>
            <w:r w:rsidR="00DE0B65">
              <w:rPr>
                <w:sz w:val="16"/>
                <w:szCs w:val="16"/>
                <w:lang w:val="sk-SK"/>
              </w:rPr>
              <w:t xml:space="preserve">v rámci schválenej žiadosti o vykonanie zmeny projektu, ktorou dochádza k zmene príslušného míľnika </w:t>
            </w:r>
            <w:r w:rsidR="00DE0B65"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="00DE0B65"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="00DE0B65" w:rsidRPr="00E52453">
              <w:rPr>
                <w:sz w:val="16"/>
                <w:szCs w:val="16"/>
                <w:lang w:val="sk-SK"/>
              </w:rPr>
              <w:t>)</w:t>
            </w:r>
            <w:r w:rsidR="00DE0B65">
              <w:rPr>
                <w:sz w:val="16"/>
                <w:szCs w:val="16"/>
                <w:lang w:val="sk-SK"/>
              </w:rPr>
              <w:t xml:space="preserve"> projektu </w:t>
            </w:r>
            <w:r w:rsidR="00DE0B65" w:rsidRPr="00EF507F">
              <w:rPr>
                <w:sz w:val="16"/>
                <w:szCs w:val="16"/>
                <w:lang w:val="sk-SK"/>
              </w:rPr>
              <w:t>alebo doplňujúc</w:t>
            </w:r>
            <w:r w:rsidR="00DE0B65">
              <w:rPr>
                <w:sz w:val="16"/>
                <w:szCs w:val="16"/>
                <w:lang w:val="sk-SK"/>
              </w:rPr>
              <w:t>eho</w:t>
            </w:r>
            <w:r w:rsidR="00DE0B65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DE0B65">
              <w:rPr>
                <w:sz w:val="16"/>
                <w:szCs w:val="16"/>
                <w:lang w:val="sk-SK"/>
              </w:rPr>
              <w:t>a</w:t>
            </w:r>
            <w:r w:rsidR="00DE0B65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DE0B65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DE0B65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DE0B65">
              <w:rPr>
                <w:sz w:val="16"/>
                <w:szCs w:val="16"/>
                <w:lang w:val="sk-SK"/>
              </w:rPr>
              <w:t xml:space="preserve"> stanoveného v schválenom projekte</w:t>
            </w:r>
          </w:p>
        </w:tc>
      </w:tr>
      <w:tr w:rsidR="00AC3D82" w:rsidRPr="00A923AF" w14:paraId="4A15B492" w14:textId="77777777" w:rsidTr="004D6F3F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E3B4C43" w14:textId="77777777" w:rsidR="00AC3D82" w:rsidRDefault="00AC3D82" w:rsidP="00AC3D82">
            <w:pPr>
              <w:rPr>
                <w:sz w:val="16"/>
                <w:szCs w:val="16"/>
                <w:lang w:val="sk-SK"/>
              </w:rPr>
            </w:pPr>
          </w:p>
          <w:p w14:paraId="43E99EC0" w14:textId="5FB2FA51" w:rsidR="00AC3D82" w:rsidRDefault="00AC3D82" w:rsidP="00AC3D82">
            <w:pPr>
              <w:rPr>
                <w:sz w:val="16"/>
                <w:szCs w:val="16"/>
                <w:lang w:val="sk-SK"/>
              </w:rPr>
            </w:pPr>
          </w:p>
          <w:p w14:paraId="5517553E" w14:textId="3EAB4FE8" w:rsidR="00AC3D82" w:rsidRDefault="00AC3D82" w:rsidP="00AC3D82">
            <w:pPr>
              <w:rPr>
                <w:sz w:val="16"/>
                <w:szCs w:val="16"/>
                <w:lang w:val="sk-SK"/>
              </w:rPr>
            </w:pPr>
          </w:p>
          <w:p w14:paraId="4D254369" w14:textId="405CB7A8" w:rsidR="00AC3D82" w:rsidRDefault="00AC3D82" w:rsidP="00AC3D82">
            <w:pPr>
              <w:rPr>
                <w:sz w:val="16"/>
                <w:szCs w:val="16"/>
                <w:lang w:val="sk-SK"/>
              </w:rPr>
            </w:pPr>
          </w:p>
          <w:p w14:paraId="3FFE81B9" w14:textId="435DACBA" w:rsidR="00AC3D82" w:rsidRDefault="00AC3D82" w:rsidP="00AC3D82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AC3D82" w:rsidRPr="00391C44" w:rsidRDefault="00AC3D82" w:rsidP="00AC3D82">
            <w:pPr>
              <w:rPr>
                <w:sz w:val="16"/>
                <w:szCs w:val="16"/>
                <w:lang w:val="sk-SK"/>
              </w:rPr>
            </w:pPr>
          </w:p>
        </w:tc>
      </w:tr>
      <w:tr w:rsidR="004D6F3F" w:rsidRPr="00A923AF" w14:paraId="07159E23" w14:textId="77777777" w:rsidTr="004D6F3F">
        <w:trPr>
          <w:trHeight w:val="111"/>
        </w:trPr>
        <w:tc>
          <w:tcPr>
            <w:tcW w:w="9351" w:type="dxa"/>
            <w:gridSpan w:val="2"/>
            <w:shd w:val="clear" w:color="auto" w:fill="D9D9D9" w:themeFill="background1" w:themeFillShade="D9"/>
          </w:tcPr>
          <w:p w14:paraId="71313044" w14:textId="602E778E" w:rsidR="004D6F3F" w:rsidRDefault="006D433E" w:rsidP="006D433E">
            <w:pPr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Popíšte</w:t>
            </w:r>
            <w:r w:rsidR="004D6F3F" w:rsidRPr="00E52453">
              <w:rPr>
                <w:sz w:val="16"/>
                <w:szCs w:val="16"/>
                <w:lang w:val="sk-SK"/>
              </w:rPr>
              <w:t xml:space="preserve"> priebeh procesu </w:t>
            </w:r>
            <w:r w:rsidR="00FC3BF0">
              <w:rPr>
                <w:sz w:val="16"/>
                <w:szCs w:val="16"/>
                <w:lang w:val="sk-SK"/>
              </w:rPr>
              <w:t>dosiahnutia príslušného</w:t>
            </w:r>
            <w:r w:rsidR="004D6F3F" w:rsidRPr="00E52453">
              <w:rPr>
                <w:sz w:val="16"/>
                <w:szCs w:val="16"/>
                <w:lang w:val="sk-SK"/>
              </w:rPr>
              <w:t xml:space="preserve"> </w:t>
            </w:r>
            <w:r w:rsidR="00FC3BF0">
              <w:rPr>
                <w:sz w:val="16"/>
                <w:szCs w:val="16"/>
                <w:lang w:val="sk-SK"/>
              </w:rPr>
              <w:t xml:space="preserve">míľnika </w:t>
            </w:r>
            <w:r w:rsidR="00FC3BF0"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="00FC3BF0"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="00FC3BF0" w:rsidRPr="00E52453">
              <w:rPr>
                <w:sz w:val="16"/>
                <w:szCs w:val="16"/>
                <w:lang w:val="sk-SK"/>
              </w:rPr>
              <w:t>)</w:t>
            </w:r>
            <w:r w:rsidR="00FC3BF0">
              <w:rPr>
                <w:sz w:val="16"/>
                <w:szCs w:val="16"/>
                <w:lang w:val="sk-SK"/>
              </w:rPr>
              <w:t xml:space="preserve"> projektu </w:t>
            </w:r>
            <w:r w:rsidR="00FC3BF0" w:rsidRPr="00EF507F">
              <w:rPr>
                <w:sz w:val="16"/>
                <w:szCs w:val="16"/>
                <w:lang w:val="sk-SK"/>
              </w:rPr>
              <w:t>alebo doplňujúc</w:t>
            </w:r>
            <w:r w:rsidR="00FC3BF0">
              <w:rPr>
                <w:sz w:val="16"/>
                <w:szCs w:val="16"/>
                <w:lang w:val="sk-SK"/>
              </w:rPr>
              <w:t>eho</w:t>
            </w:r>
            <w:r w:rsidR="00FC3BF0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FC3BF0">
              <w:rPr>
                <w:sz w:val="16"/>
                <w:szCs w:val="16"/>
                <w:lang w:val="sk-SK"/>
              </w:rPr>
              <w:t>a</w:t>
            </w:r>
            <w:r w:rsidR="00FC3BF0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FC3BF0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FC3BF0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FC3BF0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4D6F3F" w:rsidRPr="00A923AF" w14:paraId="549BEAAD" w14:textId="77777777" w:rsidTr="00754DC9">
        <w:trPr>
          <w:trHeight w:val="111"/>
        </w:trPr>
        <w:tc>
          <w:tcPr>
            <w:tcW w:w="9351" w:type="dxa"/>
            <w:gridSpan w:val="2"/>
            <w:shd w:val="clear" w:color="auto" w:fill="FFFFFF" w:themeFill="background1"/>
          </w:tcPr>
          <w:p w14:paraId="1267CC90" w14:textId="77777777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6532D5BC" w14:textId="77777777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5B5239D7" w14:textId="77777777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40B8302C" w14:textId="77777777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484A337E" w14:textId="77777777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3D0A70F3" w14:textId="794E34BD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</w:tc>
      </w:tr>
      <w:tr w:rsidR="004D6F3F" w:rsidRPr="00A923AF" w14:paraId="18F7EAB3" w14:textId="77777777" w:rsidTr="00754DC9">
        <w:trPr>
          <w:trHeight w:val="111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DBD0F12" w14:textId="38F815B4" w:rsidR="004D6F3F" w:rsidRPr="00391C44" w:rsidRDefault="004D6F3F" w:rsidP="006D433E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Uveďte a popíšte </w:t>
            </w:r>
            <w:r w:rsidR="00FC3BF0">
              <w:rPr>
                <w:sz w:val="16"/>
                <w:szCs w:val="16"/>
                <w:lang w:val="sk-SK"/>
              </w:rPr>
              <w:t xml:space="preserve">všetky problémy </w:t>
            </w:r>
            <w:r w:rsidRPr="00E52453">
              <w:rPr>
                <w:sz w:val="16"/>
                <w:szCs w:val="16"/>
                <w:lang w:val="sk-SK"/>
              </w:rPr>
              <w:t>interné</w:t>
            </w:r>
            <w:r w:rsidR="00FC3BF0">
              <w:rPr>
                <w:sz w:val="16"/>
                <w:szCs w:val="16"/>
                <w:lang w:val="sk-SK"/>
              </w:rPr>
              <w:t>ho a/alebo externého charakteru</w:t>
            </w:r>
            <w:r w:rsidRPr="00E52453">
              <w:rPr>
                <w:sz w:val="16"/>
                <w:szCs w:val="16"/>
                <w:lang w:val="sk-SK"/>
              </w:rPr>
              <w:t xml:space="preserve">, </w:t>
            </w:r>
            <w:r w:rsidR="006D433E">
              <w:rPr>
                <w:sz w:val="16"/>
                <w:szCs w:val="16"/>
                <w:lang w:val="sk-SK"/>
              </w:rPr>
              <w:t xml:space="preserve">ktoré vznikli v </w:t>
            </w:r>
            <w:r w:rsidR="006D433E" w:rsidRPr="00E52453">
              <w:rPr>
                <w:sz w:val="16"/>
                <w:szCs w:val="16"/>
                <w:lang w:val="sk-SK"/>
              </w:rPr>
              <w:t>priebeh</w:t>
            </w:r>
            <w:r w:rsidR="006D433E">
              <w:rPr>
                <w:sz w:val="16"/>
                <w:szCs w:val="16"/>
                <w:lang w:val="sk-SK"/>
              </w:rPr>
              <w:t>u</w:t>
            </w:r>
            <w:r w:rsidR="006D433E" w:rsidRPr="00E52453">
              <w:rPr>
                <w:sz w:val="16"/>
                <w:szCs w:val="16"/>
                <w:lang w:val="sk-SK"/>
              </w:rPr>
              <w:t xml:space="preserve"> procesu </w:t>
            </w:r>
            <w:r w:rsidR="006D433E">
              <w:rPr>
                <w:sz w:val="16"/>
                <w:szCs w:val="16"/>
                <w:lang w:val="sk-SK"/>
              </w:rPr>
              <w:t>dosiahnutia príslušného</w:t>
            </w:r>
            <w:r w:rsidR="006D433E" w:rsidRPr="00E52453">
              <w:rPr>
                <w:sz w:val="16"/>
                <w:szCs w:val="16"/>
                <w:lang w:val="sk-SK"/>
              </w:rPr>
              <w:t xml:space="preserve"> </w:t>
            </w:r>
            <w:r w:rsidR="006D433E">
              <w:rPr>
                <w:sz w:val="16"/>
                <w:szCs w:val="16"/>
                <w:lang w:val="sk-SK"/>
              </w:rPr>
              <w:t xml:space="preserve">míľnika </w:t>
            </w:r>
            <w:r w:rsidR="006D433E"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="006D433E"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="006D433E" w:rsidRPr="00E52453">
              <w:rPr>
                <w:sz w:val="16"/>
                <w:szCs w:val="16"/>
                <w:lang w:val="sk-SK"/>
              </w:rPr>
              <w:t>)</w:t>
            </w:r>
            <w:r w:rsidR="006D433E">
              <w:rPr>
                <w:sz w:val="16"/>
                <w:szCs w:val="16"/>
                <w:lang w:val="sk-SK"/>
              </w:rPr>
              <w:t xml:space="preserve"> projektu </w:t>
            </w:r>
            <w:r w:rsidR="006D433E" w:rsidRPr="00EF507F">
              <w:rPr>
                <w:sz w:val="16"/>
                <w:szCs w:val="16"/>
                <w:lang w:val="sk-SK"/>
              </w:rPr>
              <w:t>alebo doplňujúc</w:t>
            </w:r>
            <w:r w:rsidR="006D433E">
              <w:rPr>
                <w:sz w:val="16"/>
                <w:szCs w:val="16"/>
                <w:lang w:val="sk-SK"/>
              </w:rPr>
              <w:t>eho</w:t>
            </w:r>
            <w:r w:rsidR="006D433E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6D433E">
              <w:rPr>
                <w:sz w:val="16"/>
                <w:szCs w:val="16"/>
                <w:lang w:val="sk-SK"/>
              </w:rPr>
              <w:t>a</w:t>
            </w:r>
            <w:r w:rsidR="006D433E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6D433E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6D433E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6D433E">
              <w:rPr>
                <w:sz w:val="16"/>
                <w:szCs w:val="16"/>
                <w:lang w:val="sk-SK"/>
              </w:rPr>
              <w:t xml:space="preserve"> vrátane spôsobu ich riešenia, </w:t>
            </w:r>
            <w:r w:rsidR="00FC3BF0">
              <w:rPr>
                <w:sz w:val="16"/>
                <w:szCs w:val="16"/>
                <w:lang w:val="sk-SK"/>
              </w:rPr>
              <w:t xml:space="preserve">prípadne iné skutočnosti, </w:t>
            </w:r>
            <w:r w:rsidRPr="00E52453">
              <w:rPr>
                <w:sz w:val="16"/>
                <w:szCs w:val="16"/>
                <w:lang w:val="sk-SK"/>
              </w:rPr>
              <w:t xml:space="preserve">ktoré </w:t>
            </w:r>
            <w:r w:rsidR="00FC3BF0">
              <w:rPr>
                <w:sz w:val="16"/>
                <w:szCs w:val="16"/>
                <w:lang w:val="sk-SK"/>
              </w:rPr>
              <w:t xml:space="preserve">vznikli, sprevádzali a mali vplyv </w:t>
            </w:r>
            <w:r w:rsidRPr="00E52453">
              <w:rPr>
                <w:sz w:val="16"/>
                <w:szCs w:val="16"/>
                <w:lang w:val="sk-SK"/>
              </w:rPr>
              <w:t xml:space="preserve">na priebeh </w:t>
            </w:r>
            <w:r w:rsidR="00FC3BF0">
              <w:rPr>
                <w:sz w:val="16"/>
                <w:szCs w:val="16"/>
                <w:lang w:val="sk-SK"/>
              </w:rPr>
              <w:t>procesu dosiahnutia</w:t>
            </w:r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r w:rsidR="00FC3BF0">
              <w:rPr>
                <w:sz w:val="16"/>
                <w:szCs w:val="16"/>
                <w:lang w:val="sk-SK"/>
              </w:rPr>
              <w:t>príslušného</w:t>
            </w:r>
            <w:r w:rsidR="00FC3BF0" w:rsidRPr="00E52453">
              <w:rPr>
                <w:sz w:val="16"/>
                <w:szCs w:val="16"/>
                <w:lang w:val="sk-SK"/>
              </w:rPr>
              <w:t xml:space="preserve"> </w:t>
            </w:r>
            <w:r w:rsidR="00FC3BF0">
              <w:rPr>
                <w:sz w:val="16"/>
                <w:szCs w:val="16"/>
                <w:lang w:val="sk-SK"/>
              </w:rPr>
              <w:t xml:space="preserve">míľnika </w:t>
            </w:r>
            <w:r w:rsidR="00FC3BF0" w:rsidRPr="00E52453">
              <w:rPr>
                <w:sz w:val="16"/>
                <w:szCs w:val="16"/>
                <w:lang w:val="sk-SK"/>
              </w:rPr>
              <w:t>(</w:t>
            </w:r>
            <w:proofErr w:type="spellStart"/>
            <w:r w:rsidR="00FC3BF0" w:rsidRPr="00E52453">
              <w:rPr>
                <w:sz w:val="16"/>
                <w:szCs w:val="16"/>
                <w:lang w:val="sk-SK"/>
              </w:rPr>
              <w:t>milestone</w:t>
            </w:r>
            <w:proofErr w:type="spellEnd"/>
            <w:r w:rsidR="00FC3BF0" w:rsidRPr="00E52453">
              <w:rPr>
                <w:sz w:val="16"/>
                <w:szCs w:val="16"/>
                <w:lang w:val="sk-SK"/>
              </w:rPr>
              <w:t>)</w:t>
            </w:r>
            <w:r w:rsidR="00FC3BF0">
              <w:rPr>
                <w:sz w:val="16"/>
                <w:szCs w:val="16"/>
                <w:lang w:val="sk-SK"/>
              </w:rPr>
              <w:t xml:space="preserve"> projektu </w:t>
            </w:r>
            <w:r w:rsidR="00FC3BF0" w:rsidRPr="00EF507F">
              <w:rPr>
                <w:sz w:val="16"/>
                <w:szCs w:val="16"/>
                <w:lang w:val="sk-SK"/>
              </w:rPr>
              <w:t>alebo doplňujúc</w:t>
            </w:r>
            <w:r w:rsidR="00FC3BF0">
              <w:rPr>
                <w:sz w:val="16"/>
                <w:szCs w:val="16"/>
                <w:lang w:val="sk-SK"/>
              </w:rPr>
              <w:t>eho</w:t>
            </w:r>
            <w:r w:rsidR="00FC3BF0" w:rsidRPr="00EF507F">
              <w:rPr>
                <w:sz w:val="16"/>
                <w:szCs w:val="16"/>
                <w:lang w:val="sk-SK"/>
              </w:rPr>
              <w:t xml:space="preserve"> medzistupň</w:t>
            </w:r>
            <w:r w:rsidR="00FC3BF0">
              <w:rPr>
                <w:sz w:val="16"/>
                <w:szCs w:val="16"/>
                <w:lang w:val="sk-SK"/>
              </w:rPr>
              <w:t>a</w:t>
            </w:r>
            <w:r w:rsidR="00FC3BF0" w:rsidRPr="00EF507F">
              <w:rPr>
                <w:sz w:val="16"/>
                <w:szCs w:val="16"/>
                <w:lang w:val="sk-SK"/>
              </w:rPr>
              <w:t xml:space="preserve"> jednotlivých </w:t>
            </w:r>
            <w:proofErr w:type="spellStart"/>
            <w:r w:rsidR="00FC3BF0" w:rsidRPr="00EF507F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="00FC3BF0" w:rsidRPr="00EF507F">
              <w:rPr>
                <w:sz w:val="16"/>
                <w:szCs w:val="16"/>
                <w:lang w:val="sk-SK"/>
              </w:rPr>
              <w:t xml:space="preserve"> projektu</w:t>
            </w:r>
            <w:r w:rsidR="00FC3BF0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4D6F3F" w:rsidRPr="00A923AF" w14:paraId="0BDEEBFC" w14:textId="77777777" w:rsidTr="00754DC9">
        <w:trPr>
          <w:trHeight w:val="111"/>
        </w:trPr>
        <w:tc>
          <w:tcPr>
            <w:tcW w:w="9351" w:type="dxa"/>
            <w:gridSpan w:val="2"/>
            <w:shd w:val="clear" w:color="auto" w:fill="FFFFFF" w:themeFill="background1"/>
          </w:tcPr>
          <w:p w14:paraId="79F3A19A" w14:textId="77777777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0D35889C" w14:textId="0DEEE0FC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4D6F3F" w:rsidRDefault="004D6F3F" w:rsidP="004D6F3F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4D6F3F" w:rsidRPr="00391C44" w:rsidRDefault="004D6F3F" w:rsidP="004D6F3F">
            <w:pPr>
              <w:rPr>
                <w:sz w:val="16"/>
                <w:szCs w:val="16"/>
                <w:lang w:val="sk-SK"/>
              </w:rPr>
            </w:pPr>
          </w:p>
        </w:tc>
      </w:tr>
      <w:tr w:rsidR="004D6F3F" w:rsidRPr="00A923AF" w14:paraId="55086884" w14:textId="77777777" w:rsidTr="00754DC9">
        <w:trPr>
          <w:trHeight w:val="254"/>
        </w:trPr>
        <w:tc>
          <w:tcPr>
            <w:tcW w:w="93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777B6" w14:textId="5C215EB2" w:rsidR="004D6F3F" w:rsidRPr="00391C44" w:rsidRDefault="004D6F3F" w:rsidP="004D6F3F">
            <w:pPr>
              <w:ind w:left="-226" w:right="-106" w:firstLine="226"/>
              <w:rPr>
                <w:sz w:val="16"/>
                <w:szCs w:val="16"/>
                <w:lang w:val="sk-SK"/>
              </w:rPr>
            </w:pPr>
          </w:p>
        </w:tc>
      </w:tr>
    </w:tbl>
    <w:p w14:paraId="539DEB84" w14:textId="77777777" w:rsidR="00554CA7" w:rsidRDefault="00554CA7" w:rsidP="009F5E28">
      <w:pPr>
        <w:rPr>
          <w:rFonts w:ascii="Arial Narrow" w:hAnsi="Arial Narrow"/>
          <w:szCs w:val="20"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3E3B78" w:rsidRPr="00391C44" w14:paraId="4AE2B4A6" w14:textId="77777777" w:rsidTr="00FC3BF0">
        <w:tc>
          <w:tcPr>
            <w:tcW w:w="9351" w:type="dxa"/>
            <w:tcBorders>
              <w:top w:val="single" w:sz="4" w:space="0" w:color="auto"/>
            </w:tcBorders>
            <w:shd w:val="clear" w:color="auto" w:fill="006EB6"/>
          </w:tcPr>
          <w:p w14:paraId="31C4183D" w14:textId="2DC154B0" w:rsidR="003E3B78" w:rsidRPr="00391C44" w:rsidRDefault="00355393" w:rsidP="005E6905">
            <w:pPr>
              <w:rPr>
                <w:rFonts w:ascii="Arial Narrow" w:hAnsi="Arial Narrow"/>
                <w:b/>
                <w:szCs w:val="20"/>
                <w:lang w:val="sk-SK"/>
              </w:rPr>
            </w:pPr>
            <w:r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3E3B78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3E3B78" w:rsidRPr="00391C44" w14:paraId="3A07D740" w14:textId="77777777" w:rsidTr="005E6905">
        <w:tc>
          <w:tcPr>
            <w:tcW w:w="9351" w:type="dxa"/>
            <w:shd w:val="clear" w:color="auto" w:fill="auto"/>
          </w:tcPr>
          <w:p w14:paraId="763931FF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0B4000D8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316D2607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43589FED" w14:textId="77777777" w:rsidR="003E3B78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39FC2894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19AD9BAC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3439CA29" w14:textId="77777777" w:rsidR="003E3B78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280D54F9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22819246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FD55BA6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1729CF71" w14:textId="77777777" w:rsidR="003E3B78" w:rsidRPr="00391C44" w:rsidRDefault="003E3B78" w:rsidP="005E6905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6E9366E0" w14:textId="77777777" w:rsidR="003E3B78" w:rsidRPr="00391C44" w:rsidRDefault="003E3B78" w:rsidP="009F5E28">
      <w:pPr>
        <w:rPr>
          <w:rFonts w:ascii="Arial Narrow" w:hAnsi="Arial Narrow"/>
          <w:szCs w:val="20"/>
          <w:lang w:val="sk-SK"/>
        </w:rPr>
      </w:pPr>
    </w:p>
    <w:sectPr w:rsidR="003E3B78" w:rsidRPr="00391C44" w:rsidSect="00E07FF6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281" w:right="1274" w:bottom="107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991B5" w14:textId="77777777" w:rsidR="002C742A" w:rsidRDefault="002C742A">
      <w:r>
        <w:separator/>
      </w:r>
    </w:p>
  </w:endnote>
  <w:endnote w:type="continuationSeparator" w:id="0">
    <w:p w14:paraId="2BAD01AE" w14:textId="77777777" w:rsidR="002C742A" w:rsidRDefault="002C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0AB26AD5" w14:textId="2BEC2D95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FF6" w:rsidRPr="00E07FF6">
          <w:rPr>
            <w:noProof/>
            <w:lang w:val="sk-SK"/>
          </w:rPr>
          <w:t>2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59BE6" w14:textId="77777777" w:rsidR="002C742A" w:rsidRDefault="002C742A">
      <w:r>
        <w:separator/>
      </w:r>
    </w:p>
  </w:footnote>
  <w:footnote w:type="continuationSeparator" w:id="0">
    <w:p w14:paraId="2ECE610A" w14:textId="77777777" w:rsidR="002C742A" w:rsidRDefault="002C742A">
      <w:r>
        <w:continuationSeparator/>
      </w:r>
    </w:p>
  </w:footnote>
  <w:footnote w:id="1">
    <w:p w14:paraId="7D004512" w14:textId="5593B68D" w:rsidR="00E52453" w:rsidRPr="004532B9" w:rsidRDefault="00E52453" w:rsidP="00586DB3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D28BA">
        <w:rPr>
          <w:i/>
          <w:sz w:val="14"/>
          <w:szCs w:val="14"/>
          <w:lang w:val="sk-SK"/>
        </w:rPr>
        <w:t>Hlásenie prijímateľa o dos</w:t>
      </w:r>
      <w:r w:rsidR="0024315F">
        <w:rPr>
          <w:i/>
          <w:sz w:val="14"/>
          <w:szCs w:val="14"/>
          <w:lang w:val="sk-SK"/>
        </w:rPr>
        <w:t>i</w:t>
      </w:r>
      <w:r w:rsidRPr="00ED28BA">
        <w:rPr>
          <w:i/>
          <w:sz w:val="14"/>
          <w:szCs w:val="14"/>
          <w:lang w:val="sk-SK"/>
        </w:rPr>
        <w:t>ah</w:t>
      </w:r>
      <w:r w:rsidR="0024315F">
        <w:rPr>
          <w:i/>
          <w:sz w:val="14"/>
          <w:szCs w:val="14"/>
          <w:lang w:val="sk-SK"/>
        </w:rPr>
        <w:t>nutí</w:t>
      </w:r>
      <w:r w:rsidRPr="00ED28BA">
        <w:rPr>
          <w:i/>
          <w:sz w:val="14"/>
          <w:szCs w:val="14"/>
          <w:lang w:val="sk-SK"/>
        </w:rPr>
        <w:t xml:space="preserve"> míľnikov (</w:t>
      </w:r>
      <w:proofErr w:type="spellStart"/>
      <w:r w:rsidRPr="00ED28BA">
        <w:rPr>
          <w:i/>
          <w:sz w:val="14"/>
          <w:szCs w:val="14"/>
          <w:lang w:val="sk-SK"/>
        </w:rPr>
        <w:t>milestones</w:t>
      </w:r>
      <w:proofErr w:type="spellEnd"/>
      <w:r w:rsidRPr="00ED28BA">
        <w:rPr>
          <w:i/>
          <w:sz w:val="14"/>
          <w:szCs w:val="14"/>
          <w:lang w:val="sk-SK"/>
        </w:rPr>
        <w:t xml:space="preserve">) </w:t>
      </w:r>
      <w:r w:rsidR="0024315F">
        <w:rPr>
          <w:i/>
          <w:sz w:val="14"/>
          <w:szCs w:val="14"/>
          <w:lang w:val="sk-SK"/>
        </w:rPr>
        <w:t xml:space="preserve">projektu </w:t>
      </w:r>
      <w:r w:rsidR="006F247B" w:rsidRPr="00ED28BA">
        <w:rPr>
          <w:i/>
          <w:sz w:val="14"/>
          <w:szCs w:val="14"/>
          <w:lang w:val="sk-SK"/>
        </w:rPr>
        <w:t xml:space="preserve">a/alebo doplňujúcich medzistupňov jednotlivých </w:t>
      </w:r>
      <w:proofErr w:type="spellStart"/>
      <w:r w:rsidR="006F247B" w:rsidRPr="00ED28BA">
        <w:rPr>
          <w:i/>
          <w:sz w:val="14"/>
          <w:szCs w:val="14"/>
          <w:lang w:val="sk-SK"/>
        </w:rPr>
        <w:t>podaktivít</w:t>
      </w:r>
      <w:proofErr w:type="spellEnd"/>
      <w:r w:rsidR="006F247B" w:rsidRPr="00ED28BA">
        <w:rPr>
          <w:i/>
          <w:sz w:val="14"/>
          <w:szCs w:val="14"/>
          <w:lang w:val="sk-SK"/>
        </w:rPr>
        <w:t xml:space="preserve"> projektu (ak relevantn</w:t>
      </w:r>
      <w:r w:rsidR="0024315F">
        <w:rPr>
          <w:i/>
          <w:sz w:val="14"/>
          <w:szCs w:val="14"/>
          <w:lang w:val="sk-SK"/>
        </w:rPr>
        <w:t>é)</w:t>
      </w:r>
      <w:r w:rsidR="0012224C">
        <w:rPr>
          <w:sz w:val="14"/>
          <w:szCs w:val="14"/>
          <w:lang w:val="sk-SK"/>
        </w:rPr>
        <w:t xml:space="preserve"> je prijímateľ </w:t>
      </w:r>
      <w:r w:rsidR="0012224C" w:rsidRPr="004532B9">
        <w:rPr>
          <w:b/>
          <w:sz w:val="14"/>
          <w:szCs w:val="14"/>
          <w:lang w:val="sk-SK"/>
        </w:rPr>
        <w:t>povinný predložiť</w:t>
      </w:r>
      <w:r w:rsidR="0012224C">
        <w:rPr>
          <w:sz w:val="14"/>
          <w:szCs w:val="14"/>
          <w:lang w:val="sk-SK"/>
        </w:rPr>
        <w:t xml:space="preserve"> v zmysle ustanoven</w:t>
      </w:r>
      <w:r w:rsidR="004532B9">
        <w:rPr>
          <w:sz w:val="14"/>
          <w:szCs w:val="14"/>
          <w:lang w:val="sk-SK"/>
        </w:rPr>
        <w:t>í</w:t>
      </w:r>
      <w:r w:rsidR="0012224C">
        <w:rPr>
          <w:sz w:val="14"/>
          <w:szCs w:val="14"/>
          <w:lang w:val="sk-SK"/>
        </w:rPr>
        <w:t xml:space="preserve"> </w:t>
      </w:r>
      <w:r w:rsidR="00C31284">
        <w:rPr>
          <w:sz w:val="14"/>
          <w:szCs w:val="14"/>
          <w:lang w:val="sk-SK"/>
        </w:rPr>
        <w:t xml:space="preserve">čl. 1 ods. 3 </w:t>
      </w:r>
      <w:r w:rsidR="0024315F">
        <w:rPr>
          <w:sz w:val="14"/>
          <w:szCs w:val="14"/>
          <w:lang w:val="sk-SK"/>
        </w:rPr>
        <w:t>prílohy č. 1</w:t>
      </w:r>
      <w:r w:rsidR="0012224C">
        <w:rPr>
          <w:sz w:val="14"/>
          <w:szCs w:val="14"/>
          <w:lang w:val="sk-SK"/>
        </w:rPr>
        <w:t xml:space="preserve"> Zmluvy o poskytnutí </w:t>
      </w:r>
      <w:r w:rsidR="006F247B">
        <w:rPr>
          <w:sz w:val="14"/>
          <w:szCs w:val="14"/>
          <w:lang w:val="sk-SK"/>
        </w:rPr>
        <w:t>NFP</w:t>
      </w:r>
      <w:r w:rsidR="0024315F">
        <w:rPr>
          <w:sz w:val="14"/>
          <w:szCs w:val="14"/>
          <w:lang w:val="sk-SK"/>
        </w:rPr>
        <w:t xml:space="preserve"> – Všeobecné zmluvné podmienky</w:t>
      </w:r>
      <w:r w:rsidR="00554CA7">
        <w:rPr>
          <w:sz w:val="14"/>
          <w:szCs w:val="14"/>
          <w:lang w:val="sk-SK"/>
        </w:rPr>
        <w:t xml:space="preserve"> vždy k termínu dosiahnutia</w:t>
      </w:r>
      <w:r w:rsidR="004532B9">
        <w:rPr>
          <w:b/>
          <w:sz w:val="14"/>
          <w:szCs w:val="14"/>
          <w:lang w:val="sk-SK"/>
        </w:rPr>
        <w:t xml:space="preserve"> </w:t>
      </w:r>
      <w:r w:rsidR="004532B9">
        <w:rPr>
          <w:sz w:val="14"/>
          <w:szCs w:val="14"/>
          <w:lang w:val="sk-SK"/>
        </w:rPr>
        <w:t>každého</w:t>
      </w:r>
      <w:r w:rsidR="004532B9" w:rsidRPr="004532B9">
        <w:rPr>
          <w:sz w:val="14"/>
          <w:szCs w:val="14"/>
          <w:lang w:val="sk-SK"/>
        </w:rPr>
        <w:t xml:space="preserve"> míľnika (</w:t>
      </w:r>
      <w:proofErr w:type="spellStart"/>
      <w:r w:rsidR="004532B9" w:rsidRPr="004532B9">
        <w:rPr>
          <w:sz w:val="14"/>
          <w:szCs w:val="14"/>
          <w:lang w:val="sk-SK"/>
        </w:rPr>
        <w:t>milestone</w:t>
      </w:r>
      <w:proofErr w:type="spellEnd"/>
      <w:r w:rsidR="004532B9" w:rsidRPr="004532B9">
        <w:rPr>
          <w:sz w:val="14"/>
          <w:szCs w:val="14"/>
          <w:lang w:val="sk-SK"/>
        </w:rPr>
        <w:t xml:space="preserve">) </w:t>
      </w:r>
      <w:r w:rsidR="00C31284">
        <w:rPr>
          <w:sz w:val="14"/>
          <w:szCs w:val="14"/>
          <w:lang w:val="sk-SK"/>
        </w:rPr>
        <w:t xml:space="preserve">projektu </w:t>
      </w:r>
      <w:r w:rsidR="004532B9">
        <w:rPr>
          <w:sz w:val="14"/>
          <w:szCs w:val="14"/>
          <w:lang w:val="sk-SK"/>
        </w:rPr>
        <w:t xml:space="preserve">a každého doplňujúceho medzistupňa jednotlivých </w:t>
      </w:r>
      <w:proofErr w:type="spellStart"/>
      <w:r w:rsidR="004532B9">
        <w:rPr>
          <w:sz w:val="14"/>
          <w:szCs w:val="14"/>
          <w:lang w:val="sk-SK"/>
        </w:rPr>
        <w:t>podaktivít</w:t>
      </w:r>
      <w:proofErr w:type="spellEnd"/>
      <w:r w:rsidR="004532B9">
        <w:rPr>
          <w:sz w:val="14"/>
          <w:szCs w:val="14"/>
          <w:lang w:val="sk-SK"/>
        </w:rPr>
        <w:t xml:space="preserve"> projektu (ak relevantné) podľa schváleného projektu, resp. </w:t>
      </w:r>
      <w:r w:rsidR="004532B9" w:rsidRPr="004532B9">
        <w:rPr>
          <w:sz w:val="14"/>
          <w:szCs w:val="14"/>
          <w:lang w:val="sk-SK"/>
        </w:rPr>
        <w:t>podľa schválenej žiadosti o vykonanie zmeny projektu, ktorou dochádza k zmene termínu dosiahnutia príslušného míľnika (</w:t>
      </w:r>
      <w:proofErr w:type="spellStart"/>
      <w:r w:rsidR="004532B9" w:rsidRPr="004532B9">
        <w:rPr>
          <w:sz w:val="14"/>
          <w:szCs w:val="14"/>
          <w:lang w:val="sk-SK"/>
        </w:rPr>
        <w:t>milestone</w:t>
      </w:r>
      <w:proofErr w:type="spellEnd"/>
      <w:r w:rsidR="004532B9" w:rsidRPr="004532B9">
        <w:rPr>
          <w:sz w:val="14"/>
          <w:szCs w:val="14"/>
          <w:lang w:val="sk-SK"/>
        </w:rPr>
        <w:t xml:space="preserve">) </w:t>
      </w:r>
      <w:r w:rsidR="00C31284">
        <w:rPr>
          <w:sz w:val="14"/>
          <w:szCs w:val="14"/>
          <w:lang w:val="sk-SK"/>
        </w:rPr>
        <w:t xml:space="preserve">projektu </w:t>
      </w:r>
      <w:r w:rsidR="004532B9">
        <w:rPr>
          <w:sz w:val="14"/>
          <w:szCs w:val="14"/>
          <w:lang w:val="sk-SK"/>
        </w:rPr>
        <w:t xml:space="preserve">a/alebo doplňujúceho medzistupňa jednotlivých </w:t>
      </w:r>
      <w:proofErr w:type="spellStart"/>
      <w:r w:rsidR="004532B9">
        <w:rPr>
          <w:sz w:val="14"/>
          <w:szCs w:val="14"/>
          <w:lang w:val="sk-SK"/>
        </w:rPr>
        <w:t>podaktivít</w:t>
      </w:r>
      <w:proofErr w:type="spellEnd"/>
      <w:r w:rsidR="004532B9">
        <w:rPr>
          <w:sz w:val="14"/>
          <w:szCs w:val="14"/>
          <w:lang w:val="sk-SK"/>
        </w:rPr>
        <w:t xml:space="preserve"> projektu (ak relevantné) </w:t>
      </w:r>
      <w:r w:rsidR="004532B9" w:rsidRPr="004532B9">
        <w:rPr>
          <w:sz w:val="14"/>
          <w:szCs w:val="14"/>
          <w:lang w:val="sk-SK"/>
        </w:rPr>
        <w:t>stanoveného v schválenom projekte</w:t>
      </w:r>
      <w:r w:rsidR="004532B9">
        <w:rPr>
          <w:sz w:val="14"/>
          <w:szCs w:val="14"/>
          <w:lang w:val="sk-SK"/>
        </w:rPr>
        <w:t xml:space="preserve">, a to bez ohľadu na </w:t>
      </w:r>
      <w:r w:rsidR="00C31284">
        <w:rPr>
          <w:sz w:val="14"/>
          <w:szCs w:val="14"/>
          <w:lang w:val="sk-SK"/>
        </w:rPr>
        <w:t>to</w:t>
      </w:r>
      <w:r w:rsidR="004532B9">
        <w:rPr>
          <w:sz w:val="14"/>
          <w:szCs w:val="14"/>
          <w:lang w:val="sk-SK"/>
        </w:rPr>
        <w:t xml:space="preserve">, či </w:t>
      </w:r>
      <w:r w:rsidR="00C31284">
        <w:rPr>
          <w:sz w:val="14"/>
          <w:szCs w:val="14"/>
          <w:lang w:val="sk-SK"/>
        </w:rPr>
        <w:t xml:space="preserve">príslušný </w:t>
      </w:r>
      <w:r w:rsidR="00C31284" w:rsidRPr="004532B9">
        <w:rPr>
          <w:sz w:val="14"/>
          <w:szCs w:val="14"/>
          <w:lang w:val="sk-SK"/>
        </w:rPr>
        <w:t>míľnik (</w:t>
      </w:r>
      <w:proofErr w:type="spellStart"/>
      <w:r w:rsidR="00C31284" w:rsidRPr="004532B9">
        <w:rPr>
          <w:sz w:val="14"/>
          <w:szCs w:val="14"/>
          <w:lang w:val="sk-SK"/>
        </w:rPr>
        <w:t>milestone</w:t>
      </w:r>
      <w:proofErr w:type="spellEnd"/>
      <w:r w:rsidR="00C31284" w:rsidRPr="004532B9">
        <w:rPr>
          <w:sz w:val="14"/>
          <w:szCs w:val="14"/>
          <w:lang w:val="sk-SK"/>
        </w:rPr>
        <w:t xml:space="preserve">) </w:t>
      </w:r>
      <w:r w:rsidR="00C31284">
        <w:rPr>
          <w:sz w:val="14"/>
          <w:szCs w:val="14"/>
          <w:lang w:val="sk-SK"/>
        </w:rPr>
        <w:t xml:space="preserve">projektu a/alebo doplňujúci medzistupeň jednotlivých </w:t>
      </w:r>
      <w:proofErr w:type="spellStart"/>
      <w:r w:rsidR="00C31284">
        <w:rPr>
          <w:sz w:val="14"/>
          <w:szCs w:val="14"/>
          <w:lang w:val="sk-SK"/>
        </w:rPr>
        <w:t>podaktivít</w:t>
      </w:r>
      <w:proofErr w:type="spellEnd"/>
      <w:r w:rsidR="00C31284">
        <w:rPr>
          <w:sz w:val="14"/>
          <w:szCs w:val="14"/>
          <w:lang w:val="sk-SK"/>
        </w:rPr>
        <w:t xml:space="preserve"> projektu (ak relevantné) bol k termínu podľa schváleného projektu, resp. </w:t>
      </w:r>
      <w:r w:rsidR="00C31284" w:rsidRPr="004532B9">
        <w:rPr>
          <w:sz w:val="14"/>
          <w:szCs w:val="14"/>
          <w:lang w:val="sk-SK"/>
        </w:rPr>
        <w:t>podľa schválenej žiadosti o vykonanie zmeny projektu, ktorou dochádza k zmene termínu</w:t>
      </w:r>
      <w:r w:rsidR="00C31284">
        <w:rPr>
          <w:sz w:val="14"/>
          <w:szCs w:val="14"/>
          <w:lang w:val="sk-SK"/>
        </w:rPr>
        <w:t xml:space="preserve"> </w:t>
      </w:r>
      <w:r w:rsidR="00C31284" w:rsidRPr="004532B9">
        <w:rPr>
          <w:sz w:val="14"/>
          <w:szCs w:val="14"/>
          <w:lang w:val="sk-SK"/>
        </w:rPr>
        <w:t>stanoveného v schválenom projekte</w:t>
      </w:r>
      <w:r w:rsidR="00C31284">
        <w:rPr>
          <w:sz w:val="14"/>
          <w:szCs w:val="14"/>
          <w:lang w:val="sk-SK"/>
        </w:rPr>
        <w:t>, skutočne dosiahnutý.</w:t>
      </w:r>
    </w:p>
  </w:footnote>
  <w:footnote w:id="2">
    <w:p w14:paraId="4EA1100B" w14:textId="41BAB452" w:rsidR="00AC3D82" w:rsidRPr="00AC3D82" w:rsidRDefault="00AC3D82" w:rsidP="00AC3D82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>
        <w:rPr>
          <w:sz w:val="14"/>
          <w:szCs w:val="14"/>
          <w:lang w:val="sk-SK"/>
        </w:rPr>
        <w:t>NFP</w:t>
      </w:r>
      <w:r w:rsidRPr="00626B2D">
        <w:rPr>
          <w:sz w:val="14"/>
          <w:szCs w:val="14"/>
          <w:lang w:val="sk-SK"/>
        </w:rPr>
        <w:t xml:space="preserve">, </w:t>
      </w:r>
      <w:r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>
        <w:rPr>
          <w:sz w:val="14"/>
          <w:szCs w:val="14"/>
          <w:lang w:val="sk-SK"/>
        </w:rPr>
        <w:t>boli poskytovateľom po nadobudnutí účinnosti Zmluvy o poskytnutí NFP</w:t>
      </w:r>
      <w:r w:rsidRPr="00187ED7">
        <w:rPr>
          <w:sz w:val="14"/>
          <w:szCs w:val="14"/>
          <w:lang w:val="sk-SK"/>
        </w:rPr>
        <w:t xml:space="preserve"> </w:t>
      </w:r>
      <w:r>
        <w:rPr>
          <w:sz w:val="14"/>
          <w:szCs w:val="14"/>
          <w:lang w:val="sk-SK"/>
        </w:rPr>
        <w:t>do termínu</w:t>
      </w:r>
      <w:r w:rsidR="004D6F3F">
        <w:rPr>
          <w:sz w:val="14"/>
          <w:szCs w:val="14"/>
          <w:lang w:val="sk-SK"/>
        </w:rPr>
        <w:t xml:space="preserve"> predloženia konkrétneho </w:t>
      </w:r>
      <w:r w:rsidR="004D6F3F" w:rsidRPr="00ED28BA">
        <w:rPr>
          <w:i/>
          <w:sz w:val="14"/>
          <w:szCs w:val="14"/>
          <w:lang w:val="sk-SK"/>
        </w:rPr>
        <w:t>Hláseni</w:t>
      </w:r>
      <w:r w:rsidR="004D6F3F">
        <w:rPr>
          <w:i/>
          <w:sz w:val="14"/>
          <w:szCs w:val="14"/>
          <w:lang w:val="sk-SK"/>
        </w:rPr>
        <w:t>a</w:t>
      </w:r>
      <w:r w:rsidR="004D6F3F" w:rsidRPr="00ED28BA">
        <w:rPr>
          <w:i/>
          <w:sz w:val="14"/>
          <w:szCs w:val="14"/>
          <w:lang w:val="sk-SK"/>
        </w:rPr>
        <w:t xml:space="preserve"> prijímateľa o dos</w:t>
      </w:r>
      <w:r w:rsidR="004D6F3F">
        <w:rPr>
          <w:i/>
          <w:sz w:val="14"/>
          <w:szCs w:val="14"/>
          <w:lang w:val="sk-SK"/>
        </w:rPr>
        <w:t>i</w:t>
      </w:r>
      <w:r w:rsidR="004D6F3F" w:rsidRPr="00ED28BA">
        <w:rPr>
          <w:i/>
          <w:sz w:val="14"/>
          <w:szCs w:val="14"/>
          <w:lang w:val="sk-SK"/>
        </w:rPr>
        <w:t>ah</w:t>
      </w:r>
      <w:r w:rsidR="004D6F3F">
        <w:rPr>
          <w:i/>
          <w:sz w:val="14"/>
          <w:szCs w:val="14"/>
          <w:lang w:val="sk-SK"/>
        </w:rPr>
        <w:t>nutí</w:t>
      </w:r>
      <w:r w:rsidR="004D6F3F" w:rsidRPr="00ED28BA">
        <w:rPr>
          <w:i/>
          <w:sz w:val="14"/>
          <w:szCs w:val="14"/>
          <w:lang w:val="sk-SK"/>
        </w:rPr>
        <w:t xml:space="preserve"> míľnikov (</w:t>
      </w:r>
      <w:proofErr w:type="spellStart"/>
      <w:r w:rsidR="004D6F3F" w:rsidRPr="00ED28BA">
        <w:rPr>
          <w:i/>
          <w:sz w:val="14"/>
          <w:szCs w:val="14"/>
          <w:lang w:val="sk-SK"/>
        </w:rPr>
        <w:t>milestones</w:t>
      </w:r>
      <w:proofErr w:type="spellEnd"/>
      <w:r w:rsidR="004D6F3F" w:rsidRPr="00ED28BA">
        <w:rPr>
          <w:i/>
          <w:sz w:val="14"/>
          <w:szCs w:val="14"/>
          <w:lang w:val="sk-SK"/>
        </w:rPr>
        <w:t xml:space="preserve">) </w:t>
      </w:r>
      <w:r w:rsidR="004D6F3F">
        <w:rPr>
          <w:i/>
          <w:sz w:val="14"/>
          <w:szCs w:val="14"/>
          <w:lang w:val="sk-SK"/>
        </w:rPr>
        <w:t xml:space="preserve">projektu </w:t>
      </w:r>
      <w:r w:rsidR="004D6F3F" w:rsidRPr="00ED28BA">
        <w:rPr>
          <w:i/>
          <w:sz w:val="14"/>
          <w:szCs w:val="14"/>
          <w:lang w:val="sk-SK"/>
        </w:rPr>
        <w:t xml:space="preserve">a/alebo doplňujúcich medzistupňov jednotlivých </w:t>
      </w:r>
      <w:proofErr w:type="spellStart"/>
      <w:r w:rsidR="004D6F3F" w:rsidRPr="00ED28BA">
        <w:rPr>
          <w:i/>
          <w:sz w:val="14"/>
          <w:szCs w:val="14"/>
          <w:lang w:val="sk-SK"/>
        </w:rPr>
        <w:t>podaktivít</w:t>
      </w:r>
      <w:proofErr w:type="spellEnd"/>
      <w:r w:rsidR="004D6F3F" w:rsidRPr="00ED28BA">
        <w:rPr>
          <w:i/>
          <w:sz w:val="14"/>
          <w:szCs w:val="14"/>
          <w:lang w:val="sk-SK"/>
        </w:rPr>
        <w:t xml:space="preserve"> projektu (ak relevantn</w:t>
      </w:r>
      <w:r w:rsidR="004D6F3F">
        <w:rPr>
          <w:i/>
          <w:sz w:val="14"/>
          <w:szCs w:val="14"/>
          <w:lang w:val="sk-SK"/>
        </w:rPr>
        <w:t>é)</w:t>
      </w:r>
      <w:r>
        <w:rPr>
          <w:sz w:val="14"/>
          <w:szCs w:val="14"/>
          <w:lang w:val="sk-SK"/>
        </w:rPr>
        <w:t xml:space="preserve"> schválené zmeny.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F4B41" w14:textId="57B14A0D" w:rsidR="00E07FF6" w:rsidRDefault="00E07FF6">
    <w:pPr>
      <w:pStyle w:val="Hlavika"/>
    </w:pPr>
  </w:p>
  <w:p w14:paraId="12F94FF9" w14:textId="77777777" w:rsidR="00E07FF6" w:rsidRDefault="00E07FF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B5AEF" w14:textId="3363B088" w:rsidR="00E07FF6" w:rsidRPr="00E07FF6" w:rsidRDefault="00E07FF6">
    <w:pPr>
      <w:pStyle w:val="Hlavika"/>
      <w:rPr>
        <w:sz w:val="18"/>
        <w:szCs w:val="18"/>
        <w:lang w:val="sk-SK"/>
      </w:rPr>
    </w:pPr>
    <w:r w:rsidRPr="00E07FF6">
      <w:rPr>
        <w:sz w:val="18"/>
        <w:szCs w:val="18"/>
        <w:lang w:val="sk-SK"/>
      </w:rPr>
      <w:t>Príloha č.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13E59"/>
    <w:rsid w:val="000175EE"/>
    <w:rsid w:val="000246BC"/>
    <w:rsid w:val="00025CBC"/>
    <w:rsid w:val="00037FDF"/>
    <w:rsid w:val="000440E9"/>
    <w:rsid w:val="00064C83"/>
    <w:rsid w:val="00065E53"/>
    <w:rsid w:val="00082EDB"/>
    <w:rsid w:val="00085FCC"/>
    <w:rsid w:val="0008793C"/>
    <w:rsid w:val="00095574"/>
    <w:rsid w:val="000C59CB"/>
    <w:rsid w:val="000D333E"/>
    <w:rsid w:val="000E4536"/>
    <w:rsid w:val="000E55A1"/>
    <w:rsid w:val="000F0AE1"/>
    <w:rsid w:val="00115BAA"/>
    <w:rsid w:val="0012224C"/>
    <w:rsid w:val="00122B0B"/>
    <w:rsid w:val="0015697B"/>
    <w:rsid w:val="001760B7"/>
    <w:rsid w:val="00187ED7"/>
    <w:rsid w:val="00195287"/>
    <w:rsid w:val="00197A3C"/>
    <w:rsid w:val="001A18E2"/>
    <w:rsid w:val="001B50BF"/>
    <w:rsid w:val="001B7F41"/>
    <w:rsid w:val="001C6A80"/>
    <w:rsid w:val="0022549A"/>
    <w:rsid w:val="0024024B"/>
    <w:rsid w:val="0024315F"/>
    <w:rsid w:val="0028612D"/>
    <w:rsid w:val="00292BF1"/>
    <w:rsid w:val="00296CB4"/>
    <w:rsid w:val="002A7887"/>
    <w:rsid w:val="002B09BB"/>
    <w:rsid w:val="002B36E8"/>
    <w:rsid w:val="002C742A"/>
    <w:rsid w:val="002D5F3A"/>
    <w:rsid w:val="002E2BFC"/>
    <w:rsid w:val="00313001"/>
    <w:rsid w:val="00316D9F"/>
    <w:rsid w:val="00317530"/>
    <w:rsid w:val="00320D07"/>
    <w:rsid w:val="00342CBF"/>
    <w:rsid w:val="00352C94"/>
    <w:rsid w:val="00355393"/>
    <w:rsid w:val="00391C44"/>
    <w:rsid w:val="00397C39"/>
    <w:rsid w:val="003A68C3"/>
    <w:rsid w:val="003A78DF"/>
    <w:rsid w:val="003C7E6D"/>
    <w:rsid w:val="003E3B78"/>
    <w:rsid w:val="003F09E3"/>
    <w:rsid w:val="003F6D8D"/>
    <w:rsid w:val="003F746C"/>
    <w:rsid w:val="00405045"/>
    <w:rsid w:val="004178FD"/>
    <w:rsid w:val="0042277F"/>
    <w:rsid w:val="00423858"/>
    <w:rsid w:val="00425259"/>
    <w:rsid w:val="00426F34"/>
    <w:rsid w:val="00433064"/>
    <w:rsid w:val="0044373D"/>
    <w:rsid w:val="004532B9"/>
    <w:rsid w:val="004756A1"/>
    <w:rsid w:val="004911C9"/>
    <w:rsid w:val="00491EFA"/>
    <w:rsid w:val="004A11DB"/>
    <w:rsid w:val="004B752C"/>
    <w:rsid w:val="004D6F3F"/>
    <w:rsid w:val="004E3E80"/>
    <w:rsid w:val="004F39FA"/>
    <w:rsid w:val="005432D0"/>
    <w:rsid w:val="00543D8E"/>
    <w:rsid w:val="00547F20"/>
    <w:rsid w:val="005513B5"/>
    <w:rsid w:val="00552087"/>
    <w:rsid w:val="00554CA7"/>
    <w:rsid w:val="00562A54"/>
    <w:rsid w:val="005730E0"/>
    <w:rsid w:val="00586DB3"/>
    <w:rsid w:val="00596EB4"/>
    <w:rsid w:val="005B4770"/>
    <w:rsid w:val="005C2A52"/>
    <w:rsid w:val="005D43F9"/>
    <w:rsid w:val="005E382A"/>
    <w:rsid w:val="005E4F93"/>
    <w:rsid w:val="005E6CEC"/>
    <w:rsid w:val="005F2CB1"/>
    <w:rsid w:val="006058CD"/>
    <w:rsid w:val="00606741"/>
    <w:rsid w:val="00610564"/>
    <w:rsid w:val="00626B2D"/>
    <w:rsid w:val="00631D66"/>
    <w:rsid w:val="006574B3"/>
    <w:rsid w:val="006636A3"/>
    <w:rsid w:val="00664D1E"/>
    <w:rsid w:val="006A2C59"/>
    <w:rsid w:val="006A2CE7"/>
    <w:rsid w:val="006A5887"/>
    <w:rsid w:val="006B2F2B"/>
    <w:rsid w:val="006D3B46"/>
    <w:rsid w:val="006D433E"/>
    <w:rsid w:val="006F247B"/>
    <w:rsid w:val="007218E3"/>
    <w:rsid w:val="0073049D"/>
    <w:rsid w:val="007436F0"/>
    <w:rsid w:val="00754DC9"/>
    <w:rsid w:val="00761757"/>
    <w:rsid w:val="00763752"/>
    <w:rsid w:val="00773E13"/>
    <w:rsid w:val="007843B4"/>
    <w:rsid w:val="00791C27"/>
    <w:rsid w:val="0079733B"/>
    <w:rsid w:val="007A039B"/>
    <w:rsid w:val="007A680F"/>
    <w:rsid w:val="007E0C10"/>
    <w:rsid w:val="00817001"/>
    <w:rsid w:val="0082143E"/>
    <w:rsid w:val="00833E3D"/>
    <w:rsid w:val="008349AA"/>
    <w:rsid w:val="00853ACA"/>
    <w:rsid w:val="00864C3C"/>
    <w:rsid w:val="008846F5"/>
    <w:rsid w:val="008864C3"/>
    <w:rsid w:val="008C0A39"/>
    <w:rsid w:val="008E19BB"/>
    <w:rsid w:val="009057CD"/>
    <w:rsid w:val="009154FD"/>
    <w:rsid w:val="009240F4"/>
    <w:rsid w:val="00977D34"/>
    <w:rsid w:val="00992F6B"/>
    <w:rsid w:val="009B4E44"/>
    <w:rsid w:val="009B728C"/>
    <w:rsid w:val="009C1FD9"/>
    <w:rsid w:val="009F5E28"/>
    <w:rsid w:val="009F5F63"/>
    <w:rsid w:val="00A102E2"/>
    <w:rsid w:val="00A36E20"/>
    <w:rsid w:val="00A56EA3"/>
    <w:rsid w:val="00A605B1"/>
    <w:rsid w:val="00A70948"/>
    <w:rsid w:val="00A83564"/>
    <w:rsid w:val="00A86BB1"/>
    <w:rsid w:val="00A923AF"/>
    <w:rsid w:val="00A92CF9"/>
    <w:rsid w:val="00A95CA3"/>
    <w:rsid w:val="00AC3D82"/>
    <w:rsid w:val="00B00820"/>
    <w:rsid w:val="00B022FF"/>
    <w:rsid w:val="00B165C3"/>
    <w:rsid w:val="00B17FD0"/>
    <w:rsid w:val="00B22D95"/>
    <w:rsid w:val="00B23879"/>
    <w:rsid w:val="00B34F22"/>
    <w:rsid w:val="00B36986"/>
    <w:rsid w:val="00B51E64"/>
    <w:rsid w:val="00B8563F"/>
    <w:rsid w:val="00B92FFC"/>
    <w:rsid w:val="00B93080"/>
    <w:rsid w:val="00B93569"/>
    <w:rsid w:val="00BA14A5"/>
    <w:rsid w:val="00BB107E"/>
    <w:rsid w:val="00BC6FC4"/>
    <w:rsid w:val="00BD202D"/>
    <w:rsid w:val="00BD3AAA"/>
    <w:rsid w:val="00C1191F"/>
    <w:rsid w:val="00C13ED2"/>
    <w:rsid w:val="00C27B72"/>
    <w:rsid w:val="00C31284"/>
    <w:rsid w:val="00C33042"/>
    <w:rsid w:val="00C34C2F"/>
    <w:rsid w:val="00C51A89"/>
    <w:rsid w:val="00C536CA"/>
    <w:rsid w:val="00C552CE"/>
    <w:rsid w:val="00C671EE"/>
    <w:rsid w:val="00C7650A"/>
    <w:rsid w:val="00C77241"/>
    <w:rsid w:val="00C80C4A"/>
    <w:rsid w:val="00C8462F"/>
    <w:rsid w:val="00CA49BC"/>
    <w:rsid w:val="00CA6259"/>
    <w:rsid w:val="00CB686A"/>
    <w:rsid w:val="00CD3645"/>
    <w:rsid w:val="00CE3EB0"/>
    <w:rsid w:val="00CE5578"/>
    <w:rsid w:val="00D03F69"/>
    <w:rsid w:val="00D07204"/>
    <w:rsid w:val="00D10E0D"/>
    <w:rsid w:val="00D16438"/>
    <w:rsid w:val="00D20F1F"/>
    <w:rsid w:val="00D212FF"/>
    <w:rsid w:val="00D259D5"/>
    <w:rsid w:val="00D37790"/>
    <w:rsid w:val="00D43D34"/>
    <w:rsid w:val="00D5370D"/>
    <w:rsid w:val="00D54AD6"/>
    <w:rsid w:val="00D926AE"/>
    <w:rsid w:val="00DE0B65"/>
    <w:rsid w:val="00E06C16"/>
    <w:rsid w:val="00E07FF6"/>
    <w:rsid w:val="00E126A8"/>
    <w:rsid w:val="00E32726"/>
    <w:rsid w:val="00E46571"/>
    <w:rsid w:val="00E52453"/>
    <w:rsid w:val="00E57465"/>
    <w:rsid w:val="00E606E8"/>
    <w:rsid w:val="00E6092D"/>
    <w:rsid w:val="00EA0924"/>
    <w:rsid w:val="00ED22F3"/>
    <w:rsid w:val="00ED28BA"/>
    <w:rsid w:val="00EE65C5"/>
    <w:rsid w:val="00EF507F"/>
    <w:rsid w:val="00F006A3"/>
    <w:rsid w:val="00F11263"/>
    <w:rsid w:val="00F15580"/>
    <w:rsid w:val="00F53520"/>
    <w:rsid w:val="00F72EC3"/>
    <w:rsid w:val="00F73325"/>
    <w:rsid w:val="00F74F1B"/>
    <w:rsid w:val="00F761C9"/>
    <w:rsid w:val="00F8029F"/>
    <w:rsid w:val="00F829CB"/>
    <w:rsid w:val="00F8580A"/>
    <w:rsid w:val="00F95049"/>
    <w:rsid w:val="00FC297C"/>
    <w:rsid w:val="00FC3BF0"/>
    <w:rsid w:val="00FC6C93"/>
    <w:rsid w:val="00FD11A3"/>
    <w:rsid w:val="00FF3D09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9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6001A6183714969B62488F6F22382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5C6CCD-0C8C-4CB9-969D-E9517CB7003F}"/>
      </w:docPartPr>
      <w:docPartBody>
        <w:p w:rsidR="009806A8" w:rsidRDefault="002D07BD" w:rsidP="002D07BD">
          <w:pPr>
            <w:pStyle w:val="E6001A6183714969B62488F6F22382092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41E005E095534B1E9B179E81ACFEFB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FE033B-F0D4-4CF8-8866-445BBFB0C4A7}"/>
      </w:docPartPr>
      <w:docPartBody>
        <w:p w:rsidR="009806A8" w:rsidRDefault="002D07BD" w:rsidP="002D07BD">
          <w:pPr>
            <w:pStyle w:val="41E005E095534B1E9B179E81ACFEFB412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647B04CF7FFC4A9C9607ADDE6E9AC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7C8E1EC-6315-477A-8760-D406DFFF2E5F}"/>
      </w:docPartPr>
      <w:docPartBody>
        <w:p w:rsidR="009806A8" w:rsidRDefault="002D07BD" w:rsidP="002D07BD">
          <w:pPr>
            <w:pStyle w:val="647B04CF7FFC4A9C9607ADDE6E9ACC25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A6"/>
    <w:rsid w:val="0001236A"/>
    <w:rsid w:val="00102D42"/>
    <w:rsid w:val="002D07BD"/>
    <w:rsid w:val="00413900"/>
    <w:rsid w:val="005B79A6"/>
    <w:rsid w:val="007D2B8B"/>
    <w:rsid w:val="009806A8"/>
    <w:rsid w:val="00D352D6"/>
    <w:rsid w:val="00DF7167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07BD"/>
    <w:rPr>
      <w:color w:val="808080"/>
    </w:rPr>
  </w:style>
  <w:style w:type="paragraph" w:customStyle="1" w:styleId="B3799B922FD04B16A57EC68247242AA4">
    <w:name w:val="B3799B922FD04B16A57EC68247242AA4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">
    <w:name w:val="B46D1E123058465BA729AE105FFABDC6"/>
    <w:rsid w:val="005B79A6"/>
  </w:style>
  <w:style w:type="paragraph" w:customStyle="1" w:styleId="B3799B922FD04B16A57EC68247242AA41">
    <w:name w:val="B3799B922FD04B16A57EC68247242AA4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1">
    <w:name w:val="B46D1E123058465BA729AE105FFABDC6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3799B922FD04B16A57EC68247242AA42">
    <w:name w:val="B3799B922FD04B16A57EC68247242AA4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2">
    <w:name w:val="B46D1E123058465BA729AE105FFABDC6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7D6477855C4E37AFE598EDC446413C">
    <w:name w:val="A87D6477855C4E37AFE598EDC446413C"/>
    <w:rsid w:val="005B79A6"/>
  </w:style>
  <w:style w:type="paragraph" w:customStyle="1" w:styleId="842148962E6440709BE75F314EC7047B">
    <w:name w:val="842148962E6440709BE75F314EC7047B"/>
    <w:rsid w:val="0001236A"/>
  </w:style>
  <w:style w:type="paragraph" w:customStyle="1" w:styleId="7BDA5B0CEE464023A522888252185203">
    <w:name w:val="7BDA5B0CEE464023A522888252185203"/>
    <w:rsid w:val="0001236A"/>
  </w:style>
  <w:style w:type="paragraph" w:customStyle="1" w:styleId="06076B8534DC44278F6B91595D153A76">
    <w:name w:val="06076B8534DC44278F6B91595D153A76"/>
    <w:rsid w:val="00DF7167"/>
  </w:style>
  <w:style w:type="paragraph" w:customStyle="1" w:styleId="22F09EE682F0475D8047023B3E36326C">
    <w:name w:val="22F09EE682F0475D8047023B3E36326C"/>
    <w:rsid w:val="00DF7167"/>
  </w:style>
  <w:style w:type="paragraph" w:customStyle="1" w:styleId="62029675CF4E4BAC967F74C43D8D1834">
    <w:name w:val="62029675CF4E4BAC967F74C43D8D1834"/>
    <w:rsid w:val="00DF7167"/>
  </w:style>
  <w:style w:type="paragraph" w:customStyle="1" w:styleId="8BCC982CB52C4D3AB9315E05999B512D">
    <w:name w:val="8BCC982CB52C4D3AB9315E05999B512D"/>
    <w:rsid w:val="00DF7167"/>
  </w:style>
  <w:style w:type="paragraph" w:customStyle="1" w:styleId="F3FC073787FE458490DBDDF9EE226EA1">
    <w:name w:val="F3FC073787FE458490DBDDF9EE226EA1"/>
    <w:rsid w:val="00DF7167"/>
  </w:style>
  <w:style w:type="paragraph" w:customStyle="1" w:styleId="C36E1A82E6414763848B5FB3E3665E05">
    <w:name w:val="C36E1A82E6414763848B5FB3E3665E05"/>
    <w:rsid w:val="00DF7167"/>
  </w:style>
  <w:style w:type="paragraph" w:customStyle="1" w:styleId="7653772F94B349678CC52B571927775A">
    <w:name w:val="7653772F94B349678CC52B571927775A"/>
    <w:rsid w:val="00DF7167"/>
  </w:style>
  <w:style w:type="paragraph" w:customStyle="1" w:styleId="14F571C0904B4D55A2D36CC6E6797127">
    <w:name w:val="14F571C0904B4D55A2D36CC6E6797127"/>
    <w:rsid w:val="00DF7167"/>
  </w:style>
  <w:style w:type="paragraph" w:customStyle="1" w:styleId="5197405ACA0244ED86FF60A1DE4A1AA1">
    <w:name w:val="5197405ACA0244ED86FF60A1DE4A1AA1"/>
    <w:rsid w:val="00DF7167"/>
  </w:style>
  <w:style w:type="paragraph" w:customStyle="1" w:styleId="B84A6CE7977D45B08506433EA358FB53">
    <w:name w:val="B84A6CE7977D45B08506433EA358FB53"/>
    <w:rsid w:val="00DF7167"/>
  </w:style>
  <w:style w:type="paragraph" w:customStyle="1" w:styleId="E6B8D8B3CD8A4AF79333C902CD8E0789">
    <w:name w:val="E6B8D8B3CD8A4AF79333C902CD8E0789"/>
    <w:rsid w:val="00DF7167"/>
  </w:style>
  <w:style w:type="paragraph" w:customStyle="1" w:styleId="B3799B922FD04B16A57EC68247242AA43">
    <w:name w:val="B3799B922FD04B16A57EC68247242AA43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5197405ACA0244ED86FF60A1DE4A1AA11">
    <w:name w:val="5197405ACA0244ED86FF60A1DE4A1AA11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E6B8D8B3CD8A4AF79333C902CD8E07891">
    <w:name w:val="E6B8D8B3CD8A4AF79333C902CD8E07891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7BDA5B0CEE464023A5228882521852031">
    <w:name w:val="7BDA5B0CEE464023A5228882521852031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305DEF576A9F44318D59B8DBD0F33E1D">
    <w:name w:val="305DEF576A9F44318D59B8DBD0F33E1D"/>
    <w:rsid w:val="00DF7167"/>
  </w:style>
  <w:style w:type="paragraph" w:customStyle="1" w:styleId="B555F59B84F1422680EB42F0406782FA">
    <w:name w:val="B555F59B84F1422680EB42F0406782FA"/>
    <w:rsid w:val="00DF7167"/>
  </w:style>
  <w:style w:type="paragraph" w:customStyle="1" w:styleId="8FBBEA9382E241EA9EE9305495954FFF">
    <w:name w:val="8FBBEA9382E241EA9EE9305495954FFF"/>
    <w:rsid w:val="002D07BD"/>
  </w:style>
  <w:style w:type="paragraph" w:customStyle="1" w:styleId="A9B84EB1138B46D489A02FD6004E06B0">
    <w:name w:val="A9B84EB1138B46D489A02FD6004E06B0"/>
    <w:rsid w:val="002D07BD"/>
  </w:style>
  <w:style w:type="paragraph" w:customStyle="1" w:styleId="3B89526A923F4986AF97AE185B9949E5">
    <w:name w:val="3B89526A923F4986AF97AE185B9949E5"/>
    <w:rsid w:val="002D07BD"/>
  </w:style>
  <w:style w:type="paragraph" w:customStyle="1" w:styleId="4EB0275130AA4B9F9F81E0D71CCD0F7C">
    <w:name w:val="4EB0275130AA4B9F9F81E0D71CCD0F7C"/>
    <w:rsid w:val="002D07BD"/>
  </w:style>
  <w:style w:type="paragraph" w:customStyle="1" w:styleId="45D7A82744034129AF3AE10536BE5B29">
    <w:name w:val="45D7A82744034129AF3AE10536BE5B29"/>
    <w:rsid w:val="002D07BD"/>
  </w:style>
  <w:style w:type="paragraph" w:customStyle="1" w:styleId="4EB0275130AA4B9F9F81E0D71CCD0F7C1">
    <w:name w:val="4EB0275130AA4B9F9F81E0D71CCD0F7C1"/>
    <w:rsid w:val="002D07BD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EB0275130AA4B9F9F81E0D71CCD0F7C2">
    <w:name w:val="4EB0275130AA4B9F9F81E0D71CCD0F7C2"/>
    <w:rsid w:val="002D07BD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034A7C038C4A9EA6CFD9021C5FBEA2">
    <w:name w:val="A8034A7C038C4A9EA6CFD9021C5FBEA2"/>
    <w:rsid w:val="002D07BD"/>
  </w:style>
  <w:style w:type="paragraph" w:customStyle="1" w:styleId="533B8C5717BB43F3A4750E13847C335A">
    <w:name w:val="533B8C5717BB43F3A4750E13847C335A"/>
    <w:rsid w:val="002D07BD"/>
  </w:style>
  <w:style w:type="paragraph" w:customStyle="1" w:styleId="CC22C751AB504394A041F698993D074D">
    <w:name w:val="CC22C751AB504394A041F698993D074D"/>
    <w:rsid w:val="002D07BD"/>
  </w:style>
  <w:style w:type="paragraph" w:customStyle="1" w:styleId="E6001A6183714969B62488F6F2238209">
    <w:name w:val="E6001A6183714969B62488F6F2238209"/>
    <w:rsid w:val="002D07BD"/>
  </w:style>
  <w:style w:type="paragraph" w:customStyle="1" w:styleId="37EE639B9949473C88660C73B287A6FB">
    <w:name w:val="37EE639B9949473C88660C73B287A6FB"/>
    <w:rsid w:val="002D07BD"/>
  </w:style>
  <w:style w:type="paragraph" w:customStyle="1" w:styleId="41E005E095534B1E9B179E81ACFEFB41">
    <w:name w:val="41E005E095534B1E9B179E81ACFEFB41"/>
    <w:rsid w:val="002D07BD"/>
  </w:style>
  <w:style w:type="paragraph" w:customStyle="1" w:styleId="E6001A6183714969B62488F6F22382091">
    <w:name w:val="E6001A6183714969B62488F6F22382091"/>
    <w:rsid w:val="002D07BD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1E005E095534B1E9B179E81ACFEFB411">
    <w:name w:val="41E005E095534B1E9B179E81ACFEFB411"/>
    <w:rsid w:val="002D07BD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E6001A6183714969B62488F6F22382092">
    <w:name w:val="E6001A6183714969B62488F6F22382092"/>
    <w:rsid w:val="002D07BD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41E005E095534B1E9B179E81ACFEFB412">
    <w:name w:val="41E005E095534B1E9B179E81ACFEFB412"/>
    <w:rsid w:val="002D07BD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64A7568985314CA48657F30D6D59888C">
    <w:name w:val="64A7568985314CA48657F30D6D59888C"/>
    <w:rsid w:val="002D07BD"/>
  </w:style>
  <w:style w:type="paragraph" w:customStyle="1" w:styleId="647B04CF7FFC4A9C9607ADDE6E9ACC25">
    <w:name w:val="647B04CF7FFC4A9C9607ADDE6E9ACC25"/>
    <w:rsid w:val="002D07BD"/>
  </w:style>
  <w:style w:type="paragraph" w:customStyle="1" w:styleId="0B96EED830CE4DCA923CE2271A3412DD">
    <w:name w:val="0B96EED830CE4DCA923CE2271A3412DD"/>
    <w:rsid w:val="00102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3BDEE41B5904C83FB3EDF4AB87713" ma:contentTypeVersion="4" ma:contentTypeDescription="Umožňuje vytvoriť nový dokument." ma:contentTypeScope="" ma:versionID="9b2728dafa22d2c233892e5b3eac0832">
  <xsd:schema xmlns:xsd="http://www.w3.org/2001/XMLSchema" xmlns:xs="http://www.w3.org/2001/XMLSchema" xmlns:p="http://schemas.microsoft.com/office/2006/metadata/properties" xmlns:ns2="1ada8566-6efb-4fd0-af6f-9eaa11a119f1" xmlns:ns3="1eca2132-8cba-4706-8663-6d4080c34302" targetNamespace="http://schemas.microsoft.com/office/2006/metadata/properties" ma:root="true" ma:fieldsID="8228dffc265c05f338a1ddfbeea81aca" ns2:_="" ns3:_="">
    <xsd:import namespace="1ada8566-6efb-4fd0-af6f-9eaa11a119f1"/>
    <xsd:import namespace="1eca2132-8cba-4706-8663-6d4080c343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a8566-6efb-4fd0-af6f-9eaa11a1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a2132-8cba-4706-8663-6d4080c343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6905A-CA42-4040-9AF4-1CC12DECC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a8566-6efb-4fd0-af6f-9eaa11a119f1"/>
    <ds:schemaRef ds:uri="1eca2132-8cba-4706-8663-6d4080c343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9FDCD-14DF-4C95-8EDA-B7188EAA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2025-11-25T12:56:00Z</dcterms:created>
  <dcterms:modified xsi:type="dcterms:W3CDTF">2025-12-10T14:23:00Z</dcterms:modified>
</cp:coreProperties>
</file>